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378317E5"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244D24">
        <w:rPr>
          <w:rFonts w:ascii="Arial" w:hAnsi="Arial" w:cs="Arial"/>
          <w:b/>
          <w:bCs/>
          <w:sz w:val="28"/>
        </w:rPr>
        <w:t>8</w:t>
      </w:r>
      <w:r w:rsidR="00AC0DEC">
        <w:rPr>
          <w:rFonts w:ascii="Arial" w:hAnsi="Arial" w:cs="Arial"/>
          <w:b/>
          <w:bCs/>
          <w:sz w:val="28"/>
        </w:rPr>
        <w:t xml:space="preserve">      </w:t>
      </w:r>
      <w:r>
        <w:rPr>
          <w:rFonts w:ascii="Arial" w:hAnsi="Arial" w:cs="Arial"/>
          <w:b/>
          <w:bCs/>
          <w:sz w:val="28"/>
        </w:rPr>
        <w:t xml:space="preserve">                                                           </w:t>
      </w:r>
      <w:r w:rsidR="00D62863" w:rsidRPr="00D62863">
        <w:rPr>
          <w:rFonts w:ascii="Arial" w:hAnsi="Arial" w:cs="Arial"/>
          <w:b/>
          <w:bCs/>
          <w:sz w:val="28"/>
        </w:rPr>
        <w:t>R1-2406014</w:t>
      </w:r>
      <w:r w:rsidR="00931C52">
        <w:rPr>
          <w:rFonts w:ascii="Arial" w:hAnsi="Arial" w:cs="Arial"/>
          <w:b/>
          <w:bCs/>
          <w:sz w:val="28"/>
        </w:rPr>
        <w:t xml:space="preserve"> </w:t>
      </w:r>
    </w:p>
    <w:p w14:paraId="56264F51" w14:textId="28E1C5DB" w:rsidR="00A9621C" w:rsidRDefault="00244D24" w:rsidP="00A9621C">
      <w:pPr>
        <w:tabs>
          <w:tab w:val="left" w:pos="1985"/>
        </w:tabs>
        <w:spacing w:after="0"/>
        <w:jc w:val="both"/>
        <w:rPr>
          <w:rFonts w:ascii="Arial" w:hAnsi="Arial" w:cs="Arial"/>
          <w:b/>
          <w:sz w:val="24"/>
          <w:lang w:val="en-US"/>
        </w:rPr>
      </w:pPr>
      <w:r w:rsidRPr="00244D24">
        <w:rPr>
          <w:rFonts w:ascii="Arial" w:eastAsia="MS Mincho" w:hAnsi="Arial" w:cs="Arial"/>
          <w:b/>
          <w:bCs/>
          <w:sz w:val="28"/>
          <w:lang w:eastAsia="ja-JP"/>
        </w:rPr>
        <w:t>Maastricht, Netherlands, August 19</w:t>
      </w:r>
      <w:r w:rsidRPr="00976653">
        <w:rPr>
          <w:rFonts w:ascii="Arial" w:eastAsia="MS Mincho" w:hAnsi="Arial" w:cs="Arial"/>
          <w:b/>
          <w:bCs/>
          <w:sz w:val="28"/>
          <w:vertAlign w:val="superscript"/>
          <w:lang w:eastAsia="ja-JP"/>
        </w:rPr>
        <w:t>th</w:t>
      </w:r>
      <w:r w:rsidRPr="00244D24">
        <w:rPr>
          <w:rFonts w:ascii="Arial" w:eastAsia="MS Mincho" w:hAnsi="Arial" w:cs="Arial"/>
          <w:b/>
          <w:bCs/>
          <w:sz w:val="28"/>
          <w:lang w:eastAsia="ja-JP"/>
        </w:rPr>
        <w:t xml:space="preserve"> – 23</w:t>
      </w:r>
      <w:r w:rsidRPr="00976653">
        <w:rPr>
          <w:rFonts w:ascii="Arial" w:eastAsia="MS Mincho" w:hAnsi="Arial" w:cs="Arial"/>
          <w:b/>
          <w:bCs/>
          <w:sz w:val="28"/>
          <w:vertAlign w:val="superscript"/>
          <w:lang w:eastAsia="ja-JP"/>
        </w:rPr>
        <w:t>rd</w:t>
      </w:r>
      <w:r w:rsidRPr="00244D24">
        <w:rPr>
          <w:rFonts w:ascii="Arial" w:eastAsia="MS Mincho" w:hAnsi="Arial" w:cs="Arial"/>
          <w:b/>
          <w:bCs/>
          <w:sz w:val="28"/>
          <w:lang w:eastAsia="ja-JP"/>
        </w:rPr>
        <w: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F13726" w:rsidR="001466F4" w:rsidRPr="00A61344" w:rsidRDefault="001466F4" w:rsidP="001466F4">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9C07AC" w:rsidRPr="009C07AC">
        <w:rPr>
          <w:rFonts w:ascii="Arial" w:hAnsi="Arial" w:cs="Arial"/>
          <w:b/>
          <w:sz w:val="24"/>
          <w:lang w:val="en-US"/>
        </w:rPr>
        <w:t>Specification support for AI/ML for beam management</w:t>
      </w:r>
    </w:p>
    <w:p w14:paraId="442797E2" w14:textId="5E648190" w:rsidR="001466F4" w:rsidRPr="00E832E5" w:rsidRDefault="001466F4" w:rsidP="00E832E5">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1A060367"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w:t>
      </w:r>
      <w:r w:rsidR="00BD03F7">
        <w:rPr>
          <w:rFonts w:eastAsiaTheme="minorHAnsi"/>
          <w:lang w:eastAsia="zh-CN"/>
        </w:rPr>
        <w:t xml:space="preserve"> </w:t>
      </w:r>
      <w:r w:rsidR="00BD03F7">
        <w:rPr>
          <w:rFonts w:eastAsiaTheme="minorHAnsi"/>
          <w:lang w:eastAsia="zh-CN"/>
        </w:rPr>
        <w:fldChar w:fldCharType="begin"/>
      </w:r>
      <w:r w:rsidR="00BD03F7">
        <w:rPr>
          <w:rFonts w:eastAsiaTheme="minorHAnsi"/>
          <w:lang w:eastAsia="zh-CN"/>
        </w:rPr>
        <w:instrText xml:space="preserve"> REF _Ref174044861 \r \h </w:instrText>
      </w:r>
      <w:r w:rsidR="00BD03F7">
        <w:rPr>
          <w:rFonts w:eastAsiaTheme="minorHAnsi"/>
          <w:lang w:eastAsia="zh-CN"/>
        </w:rPr>
      </w:r>
      <w:r w:rsidR="00BD03F7">
        <w:rPr>
          <w:rFonts w:eastAsiaTheme="minorHAnsi"/>
          <w:lang w:eastAsia="zh-CN"/>
        </w:rPr>
        <w:fldChar w:fldCharType="separate"/>
      </w:r>
      <w:r w:rsidR="00BD03F7">
        <w:rPr>
          <w:rFonts w:eastAsiaTheme="minorHAnsi"/>
          <w:lang w:eastAsia="zh-CN"/>
        </w:rPr>
        <w:t>[1]</w:t>
      </w:r>
      <w:r w:rsidR="00BD03F7">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tc>
          <w:tcPr>
            <w:tcW w:w="10160" w:type="dxa"/>
          </w:tcPr>
          <w:p w14:paraId="6C980498" w14:textId="77777777" w:rsidR="005054D5" w:rsidRDefault="005054D5" w:rsidP="00B1032C">
            <w:pPr>
              <w:numPr>
                <w:ilvl w:val="0"/>
                <w:numId w:val="11"/>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B1032C">
            <w:pPr>
              <w:numPr>
                <w:ilvl w:val="1"/>
                <w:numId w:val="11"/>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B1032C">
            <w:pPr>
              <w:numPr>
                <w:ilvl w:val="1"/>
                <w:numId w:val="11"/>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B1032C">
            <w:pPr>
              <w:numPr>
                <w:ilvl w:val="1"/>
                <w:numId w:val="11"/>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B1032C">
            <w:pPr>
              <w:numPr>
                <w:ilvl w:val="1"/>
                <w:numId w:val="11"/>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B1032C">
            <w:pPr>
              <w:numPr>
                <w:ilvl w:val="0"/>
                <w:numId w:val="11"/>
              </w:numPr>
              <w:spacing w:before="0" w:line="240" w:lineRule="auto"/>
              <w:rPr>
                <w:bCs/>
              </w:rPr>
            </w:pPr>
            <w:r w:rsidRPr="005054D5">
              <w:rPr>
                <w:bCs/>
              </w:rPr>
              <w:t>NOTE: Strive for common framework design to support both BM-Case1 and BM-Case2</w:t>
            </w:r>
          </w:p>
        </w:tc>
      </w:tr>
    </w:tbl>
    <w:p w14:paraId="5929456B" w14:textId="24C4D3DE" w:rsidR="000C5D2A" w:rsidRPr="001277C4" w:rsidRDefault="00114C45" w:rsidP="00E40297">
      <w:pPr>
        <w:spacing w:before="240"/>
      </w:pPr>
      <w:r>
        <w:t xml:space="preserve">The different sub-use-cases that can be considered for AI/ML aided beam management framework are </w:t>
      </w:r>
      <w:r w:rsidR="00213957">
        <w:t>discussed along with</w:t>
      </w:r>
      <w:r w:rsidR="00A300B8">
        <w:t xml:space="preserve"> discussions of the conclusions from the Rel-18 SI on AI/ML based Beam Management </w:t>
      </w:r>
      <w:r w:rsidR="00401C9E">
        <w:fldChar w:fldCharType="begin"/>
      </w:r>
      <w:r w:rsidR="00401C9E">
        <w:instrText xml:space="preserve"> REF _Ref159162118 \r \h </w:instrText>
      </w:r>
      <w:r w:rsidR="00401C9E">
        <w:fldChar w:fldCharType="separate"/>
      </w:r>
      <w:r w:rsidR="00AF5EA9">
        <w:t>[2]</w:t>
      </w:r>
      <w:r w:rsidR="00401C9E">
        <w:fldChar w:fldCharType="end"/>
      </w:r>
      <w:r w:rsidR="00401C9E">
        <w:t xml:space="preserve"> </w:t>
      </w:r>
      <w:r w:rsidR="00A300B8">
        <w:t>and</w:t>
      </w:r>
      <w:r w:rsidR="00213957">
        <w:t xml:space="preserve"> initial assessment of possible specification impact </w:t>
      </w:r>
      <w:r w:rsidR="005B67E7">
        <w:t>to enable these sub-use-cases</w:t>
      </w:r>
      <w:r w:rsidR="00401C9E">
        <w:t xml:space="preserve"> for 5G NR Rel-19</w:t>
      </w:r>
      <w:r w:rsidR="005B67E7">
        <w:t xml:space="preserve">. </w:t>
      </w:r>
    </w:p>
    <w:p w14:paraId="623CC69C" w14:textId="1C2ACCBC" w:rsidR="00BC177F" w:rsidRDefault="00DE276A" w:rsidP="000D5999">
      <w:pPr>
        <w:pStyle w:val="Heading1"/>
        <w:rPr>
          <w:lang w:val="en-US"/>
        </w:rPr>
      </w:pPr>
      <w:bookmarkStart w:id="0" w:name="_Hlk47732020"/>
      <w:r>
        <w:rPr>
          <w:lang w:val="en-US"/>
        </w:rPr>
        <w:t>Support of</w:t>
      </w:r>
      <w:r w:rsidR="00034913">
        <w:rPr>
          <w:lang w:val="en-US"/>
        </w:rPr>
        <w:t xml:space="preserve"> Beam Management Use</w:t>
      </w:r>
      <w:r w:rsidR="005C228D">
        <w:rPr>
          <w:lang w:val="en-US"/>
        </w:rPr>
        <w:t>-</w:t>
      </w:r>
      <w:r w:rsidR="00034913">
        <w:rPr>
          <w:lang w:val="en-US"/>
        </w:rPr>
        <w:t>cases</w:t>
      </w:r>
    </w:p>
    <w:p w14:paraId="3E680003" w14:textId="69EAF487"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sidR="00AF5EA9">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B1032C">
            <w:pPr>
              <w:numPr>
                <w:ilvl w:val="0"/>
                <w:numId w:val="12"/>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B1032C">
            <w:pPr>
              <w:numPr>
                <w:ilvl w:val="1"/>
                <w:numId w:val="12"/>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B1032C">
            <w:pPr>
              <w:numPr>
                <w:ilvl w:val="2"/>
                <w:numId w:val="12"/>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B1032C">
            <w:pPr>
              <w:numPr>
                <w:ilvl w:val="2"/>
                <w:numId w:val="12"/>
              </w:numPr>
              <w:spacing w:before="0" w:after="0" w:line="240" w:lineRule="auto"/>
              <w:rPr>
                <w:lang w:val="en-US" w:eastAsia="zh-CN"/>
              </w:rPr>
            </w:pPr>
            <w:r w:rsidRPr="006C2AF6">
              <w:rPr>
                <w:lang w:val="en-US" w:eastAsia="zh-CN"/>
              </w:rPr>
              <w:t>L1-RSRP of Set A from which Top K beams can be identified</w:t>
            </w:r>
          </w:p>
        </w:tc>
      </w:tr>
    </w:tbl>
    <w:p w14:paraId="3C5CD252" w14:textId="0C01D9AE" w:rsidR="000B3628" w:rsidRDefault="000B3628" w:rsidP="000B3628">
      <w:pPr>
        <w:spacing w:before="240"/>
      </w:pPr>
      <w:r>
        <w:t xml:space="preserve">Most of the points above are equally applicable for BM-Case 1 and 2, however, the following was also additionally captured in </w:t>
      </w:r>
      <w:r>
        <w:fldChar w:fldCharType="begin"/>
      </w:r>
      <w:r>
        <w:instrText xml:space="preserve"> REF _Ref159162118 \r \h </w:instrText>
      </w:r>
      <w:r>
        <w:fldChar w:fldCharType="separate"/>
      </w:r>
      <w:r w:rsidR="00AF5EA9">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tc>
          <w:tcPr>
            <w:tcW w:w="10160" w:type="dxa"/>
          </w:tcPr>
          <w:p w14:paraId="4FFD5E45" w14:textId="77777777" w:rsidR="000B3628" w:rsidRPr="006C2AF6" w:rsidRDefault="000B3628" w:rsidP="00B1032C">
            <w:pPr>
              <w:numPr>
                <w:ilvl w:val="0"/>
                <w:numId w:val="12"/>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B1032C">
            <w:pPr>
              <w:numPr>
                <w:ilvl w:val="1"/>
                <w:numId w:val="12"/>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lastRenderedPageBreak/>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 + assistance information</w:t>
            </w:r>
          </w:p>
          <w:p w14:paraId="5ACAA9FD"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B1032C">
            <w:pPr>
              <w:numPr>
                <w:ilvl w:val="2"/>
                <w:numId w:val="12"/>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B1032C">
            <w:pPr>
              <w:numPr>
                <w:ilvl w:val="1"/>
                <w:numId w:val="12"/>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B1032C">
            <w:pPr>
              <w:numPr>
                <w:ilvl w:val="2"/>
                <w:numId w:val="12"/>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1A791533" w:rsidR="001F7E93" w:rsidRDefault="00472FC6" w:rsidP="00472FC6">
      <w:pPr>
        <w:spacing w:before="240"/>
      </w:pPr>
      <w:r>
        <w:lastRenderedPageBreak/>
        <w:t xml:space="preserve">For BM-Case 1/2, </w:t>
      </w:r>
      <w:r w:rsidR="00260D55">
        <w:t>an important</w:t>
      </w:r>
      <w:r>
        <w:t xml:space="preserve"> point of discussion and potential specification impact </w:t>
      </w:r>
      <w:r w:rsidR="005E62EB">
        <w:t xml:space="preserve">relates </w:t>
      </w:r>
      <w:r>
        <w:t>to the configuration of set</w:t>
      </w:r>
      <w:r w:rsidR="00A06779">
        <w:t>s</w:t>
      </w:r>
      <w:r>
        <w:t xml:space="preserve"> A/B. </w:t>
      </w:r>
      <w:r w:rsidR="00765D54">
        <w:t>While the configuration of set</w:t>
      </w:r>
      <w:r w:rsidR="00402C67">
        <w:t>s</w:t>
      </w:r>
      <w:r w:rsidR="00765D54">
        <w:t xml:space="preserve"> A/B may be seen as an essential feature for AI/ML based beam management protocols, the need for such configuration may also depend on </w:t>
      </w:r>
      <w:r w:rsidR="002B06A4">
        <w:t xml:space="preserve">where the model is located. </w:t>
      </w:r>
    </w:p>
    <w:p w14:paraId="6F854A90" w14:textId="7F2D419F" w:rsidR="001F7E93" w:rsidRDefault="001F7E93" w:rsidP="008531F0">
      <w:pPr>
        <w:pStyle w:val="Heading3"/>
      </w:pPr>
      <w:r w:rsidRPr="001F7E93">
        <w:t>N</w:t>
      </w:r>
      <w:r w:rsidR="008531F0">
        <w:t>W</w:t>
      </w:r>
      <w:r w:rsidRPr="001F7E93">
        <w:t>-side</w:t>
      </w:r>
      <w:r w:rsidR="008531F0">
        <w:t>d</w:t>
      </w:r>
      <w:r w:rsidRPr="001F7E93">
        <w:t xml:space="preserve"> AI/ML Model</w:t>
      </w:r>
    </w:p>
    <w:p w14:paraId="6A52111F" w14:textId="77777777" w:rsidR="00FD2C10" w:rsidRDefault="00FD2C10" w:rsidP="00FD2C10">
      <w:pPr>
        <w:pStyle w:val="Heading4"/>
      </w:pPr>
      <w:r>
        <w:t>Configuration of Set A/B</w:t>
      </w:r>
    </w:p>
    <w:p w14:paraId="35F7EE3E" w14:textId="7204EAAE" w:rsidR="00217401"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 xml:space="preserve">in each L1 reporting instance based on UE capability </w:t>
      </w:r>
      <w:proofErr w:type="gramStart"/>
      <w:r w:rsidR="00397733">
        <w:t>similar to</w:t>
      </w:r>
      <w:proofErr w:type="gramEnd"/>
      <w:r w:rsidR="00397733">
        <w:t xml:space="preserve"> current specifications but may not need to necessarily configure set</w:t>
      </w:r>
      <w:r w:rsidR="000C3A12">
        <w:t>s</w:t>
      </w:r>
      <w:r w:rsidR="00397733">
        <w:t xml:space="preserve"> A/B. </w:t>
      </w:r>
      <w:r w:rsidR="00217401">
        <w:t>The following agreement was made NW-sided models:</w:t>
      </w:r>
    </w:p>
    <w:tbl>
      <w:tblPr>
        <w:tblStyle w:val="TableGrid"/>
        <w:tblW w:w="0" w:type="auto"/>
        <w:tblLook w:val="04A0" w:firstRow="1" w:lastRow="0" w:firstColumn="1" w:lastColumn="0" w:noHBand="0" w:noVBand="1"/>
      </w:tblPr>
      <w:tblGrid>
        <w:gridCol w:w="10160"/>
      </w:tblGrid>
      <w:tr w:rsidR="00217401" w:rsidRPr="00217401" w14:paraId="34EE57A9" w14:textId="77777777" w:rsidTr="00217401">
        <w:tc>
          <w:tcPr>
            <w:tcW w:w="10160" w:type="dxa"/>
          </w:tcPr>
          <w:p w14:paraId="7DDCE032" w14:textId="77777777" w:rsidR="00217401" w:rsidRPr="00217401" w:rsidRDefault="00217401" w:rsidP="00217401">
            <w:pPr>
              <w:spacing w:before="0" w:after="0" w:line="240" w:lineRule="auto"/>
              <w:rPr>
                <w:rFonts w:eastAsia="DengXian"/>
                <w:b/>
                <w:bCs/>
                <w:highlight w:val="green"/>
                <w:lang w:eastAsia="zh-CN"/>
              </w:rPr>
            </w:pPr>
            <w:r w:rsidRPr="00217401">
              <w:rPr>
                <w:rFonts w:eastAsia="DengXian"/>
                <w:b/>
                <w:bCs/>
                <w:highlight w:val="green"/>
                <w:lang w:eastAsia="zh-CN"/>
              </w:rPr>
              <w:t>Agreement</w:t>
            </w:r>
          </w:p>
          <w:p w14:paraId="1D91CEC9" w14:textId="77777777" w:rsidR="00217401" w:rsidRPr="00217401" w:rsidRDefault="00217401" w:rsidP="00217401">
            <w:pPr>
              <w:spacing w:after="0"/>
              <w:rPr>
                <w:lang w:eastAsia="zh-CN"/>
              </w:rPr>
            </w:pPr>
            <w:r w:rsidRPr="00217401">
              <w:rPr>
                <w:lang w:eastAsia="zh-CN"/>
              </w:rPr>
              <w:t xml:space="preserve">For network-sided AI/ML model for BM-Case1 and BM-Case2, </w:t>
            </w:r>
          </w:p>
          <w:p w14:paraId="7DB6A8CB" w14:textId="77777777" w:rsidR="00217401" w:rsidRPr="00217401" w:rsidRDefault="00217401" w:rsidP="00B520C0">
            <w:pPr>
              <w:pStyle w:val="ListParagraph"/>
              <w:numPr>
                <w:ilvl w:val="0"/>
                <w:numId w:val="30"/>
              </w:numPr>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A </w:t>
            </w:r>
            <w:r w:rsidRPr="00217401">
              <w:rPr>
                <w:i w:val="0"/>
                <w:iCs w:val="0"/>
                <w:lang w:eastAsia="ja-JP"/>
              </w:rPr>
              <w:t>as the starting point</w:t>
            </w:r>
          </w:p>
          <w:p w14:paraId="6376614A" w14:textId="77777777" w:rsidR="00217401" w:rsidRPr="00217401" w:rsidRDefault="00217401" w:rsidP="00B520C0">
            <w:pPr>
              <w:pStyle w:val="ListParagraph"/>
              <w:numPr>
                <w:ilvl w:val="0"/>
                <w:numId w:val="30"/>
              </w:numPr>
              <w:spacing w:before="0" w:line="240" w:lineRule="auto"/>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B </w:t>
            </w:r>
            <w:r w:rsidRPr="00217401">
              <w:rPr>
                <w:i w:val="0"/>
                <w:iCs w:val="0"/>
                <w:lang w:eastAsia="ja-JP"/>
              </w:rPr>
              <w:t>as the starting point</w:t>
            </w:r>
          </w:p>
          <w:p w14:paraId="1B58B397" w14:textId="4F7F434D" w:rsidR="00217401" w:rsidRPr="00217401" w:rsidRDefault="00217401" w:rsidP="00217401">
            <w:pPr>
              <w:spacing w:before="0" w:after="0" w:line="240" w:lineRule="auto"/>
            </w:pPr>
            <w:r w:rsidRPr="00217401">
              <w:rPr>
                <w:lang w:eastAsia="zh-CN"/>
              </w:rPr>
              <w:t xml:space="preserve">Note: Purpose, such as above “For NW-sided model, for BM-Case1 and BM-Case2” and “Set A” and “Set B”, will not be specified in RAN 1 </w:t>
            </w:r>
            <w:proofErr w:type="gramStart"/>
            <w:r w:rsidRPr="00217401">
              <w:rPr>
                <w:lang w:eastAsia="zh-CN"/>
              </w:rPr>
              <w:t>specifications</w:t>
            </w:r>
            <w:proofErr w:type="gramEnd"/>
          </w:p>
        </w:tc>
      </w:tr>
    </w:tbl>
    <w:p w14:paraId="7948A199" w14:textId="77777777" w:rsidR="00931C6F" w:rsidRDefault="00217401" w:rsidP="00472FC6">
      <w:pPr>
        <w:spacing w:before="240"/>
      </w:pPr>
      <w:r>
        <w:t xml:space="preserve">Based on this agreement, implicit configuration of set A/B can be assumed for NW-sided models, where the gNB simply uses legacy </w:t>
      </w:r>
      <w:r w:rsidRPr="00217401">
        <w:rPr>
          <w:i/>
          <w:iCs/>
        </w:rPr>
        <w:t>CSI-</w:t>
      </w:r>
      <w:proofErr w:type="spellStart"/>
      <w:r w:rsidRPr="00217401">
        <w:rPr>
          <w:i/>
          <w:iCs/>
        </w:rPr>
        <w:t>ResourceConfig</w:t>
      </w:r>
      <w:proofErr w:type="spellEnd"/>
      <w:r>
        <w:rPr>
          <w:i/>
          <w:iCs/>
        </w:rPr>
        <w:t xml:space="preserve"> </w:t>
      </w:r>
      <w:r>
        <w:t xml:space="preserve">and </w:t>
      </w:r>
      <w:r>
        <w:rPr>
          <w:i/>
          <w:iCs/>
        </w:rPr>
        <w:t>CSI-</w:t>
      </w:r>
      <w:proofErr w:type="spellStart"/>
      <w:r>
        <w:rPr>
          <w:i/>
          <w:iCs/>
        </w:rPr>
        <w:t>ReportConfig</w:t>
      </w:r>
      <w:proofErr w:type="spellEnd"/>
      <w:r w:rsidR="005F4105">
        <w:rPr>
          <w:i/>
          <w:iCs/>
        </w:rPr>
        <w:t xml:space="preserve"> </w:t>
      </w:r>
      <w:r w:rsidR="005F4105">
        <w:t xml:space="preserve">frameworks to configure NZP-CSI-RS resources for measurement and reporting of set B and/or set A (if required). </w:t>
      </w:r>
      <w:r w:rsidR="00931C6F">
        <w:t xml:space="preserve">For instance, configuration of RS for beams in set A is not necessary for inferencing. </w:t>
      </w:r>
    </w:p>
    <w:p w14:paraId="01F212EE" w14:textId="7B0F5E62" w:rsidR="00217401" w:rsidRPr="00976653" w:rsidRDefault="00931C6F" w:rsidP="00472FC6">
      <w:pPr>
        <w:spacing w:before="240"/>
      </w:pPr>
      <w:r>
        <w:t xml:space="preserve">In general, the </w:t>
      </w:r>
      <w:r w:rsidR="005F4105">
        <w:t xml:space="preserve">UE does not need to be aware of the purpose of measurement </w:t>
      </w:r>
      <w:proofErr w:type="gramStart"/>
      <w:r w:rsidR="005F4105">
        <w:t>as long as</w:t>
      </w:r>
      <w:proofErr w:type="gramEnd"/>
      <w:r w:rsidR="005F4105">
        <w:t xml:space="preserve"> the reporting framework and the size of the report is appropriately configured. </w:t>
      </w:r>
      <w:r w:rsidR="00217401">
        <w:rPr>
          <w:i/>
          <w:iCs/>
        </w:rPr>
        <w:t xml:space="preserve"> </w:t>
      </w:r>
    </w:p>
    <w:p w14:paraId="3ABE9BDC" w14:textId="2954D577" w:rsidR="00EF79F1" w:rsidRDefault="00FF55E4" w:rsidP="00D47C2C">
      <w:pPr>
        <w:pStyle w:val="ListParagraph"/>
        <w:numPr>
          <w:ilvl w:val="0"/>
          <w:numId w:val="19"/>
        </w:numPr>
        <w:spacing w:before="240"/>
        <w:rPr>
          <w:b/>
          <w:bCs/>
        </w:rPr>
      </w:pPr>
      <w:r w:rsidRPr="00F93E70">
        <w:rPr>
          <w:b/>
          <w:bCs/>
        </w:rPr>
        <w:t xml:space="preserve">For a </w:t>
      </w:r>
      <w:r w:rsidR="00D1134B">
        <w:rPr>
          <w:b/>
          <w:bCs/>
        </w:rPr>
        <w:t>network-side</w:t>
      </w:r>
      <w:r w:rsidRPr="00F93E70">
        <w:rPr>
          <w:b/>
          <w:bCs/>
        </w:rPr>
        <w:t xml:space="preserve"> AI/ML model, for BM-Case 1/2, </w:t>
      </w:r>
      <w:r w:rsidR="00971536" w:rsidRPr="00F93E70">
        <w:rPr>
          <w:b/>
          <w:bCs/>
        </w:rPr>
        <w:t>implicit configuration of set B</w:t>
      </w:r>
      <w:r w:rsidR="002105D2">
        <w:rPr>
          <w:b/>
          <w:bCs/>
        </w:rPr>
        <w:t xml:space="preserve"> and/or set A</w:t>
      </w:r>
      <w:r w:rsidR="00971536" w:rsidRPr="00F93E70">
        <w:rPr>
          <w:b/>
          <w:bCs/>
        </w:rPr>
        <w:t xml:space="preserve"> </w:t>
      </w:r>
      <w:r w:rsidR="00CB5CA5">
        <w:rPr>
          <w:b/>
          <w:bCs/>
        </w:rPr>
        <w:t xml:space="preserve">(if required) </w:t>
      </w:r>
      <w:r w:rsidR="00971536" w:rsidRPr="00F93E70">
        <w:rPr>
          <w:b/>
          <w:bCs/>
        </w:rPr>
        <w:t>for AI/ML model i</w:t>
      </w:r>
      <w:r w:rsidR="005F4105">
        <w:rPr>
          <w:b/>
          <w:bCs/>
        </w:rPr>
        <w:t xml:space="preserve">nput </w:t>
      </w:r>
      <w:r w:rsidR="005F4105" w:rsidRPr="005765AF">
        <w:rPr>
          <w:b/>
          <w:bCs/>
        </w:rPr>
        <w:t xml:space="preserve">can be used </w:t>
      </w:r>
      <w:r w:rsidR="005F4105" w:rsidRPr="003D583C">
        <w:rPr>
          <w:rStyle w:val="bullet1Char"/>
          <w:b/>
          <w:bCs/>
        </w:rPr>
        <w:t>based</w:t>
      </w:r>
      <w:r w:rsidR="005F4105" w:rsidRPr="005765AF">
        <w:rPr>
          <w:b/>
          <w:bCs/>
        </w:rPr>
        <w:t xml:space="preserve"> on existing</w:t>
      </w:r>
      <w:r w:rsidR="005F4105">
        <w:rPr>
          <w:b/>
          <w:bCs/>
        </w:rPr>
        <w:t xml:space="preserve"> CSI-</w:t>
      </w:r>
      <w:proofErr w:type="spellStart"/>
      <w:r w:rsidR="005F4105">
        <w:rPr>
          <w:b/>
          <w:bCs/>
        </w:rPr>
        <w:t>ResourceConfig</w:t>
      </w:r>
      <w:proofErr w:type="spellEnd"/>
      <w:r w:rsidR="005F4105">
        <w:rPr>
          <w:b/>
          <w:bCs/>
        </w:rPr>
        <w:t xml:space="preserve"> and CSI-</w:t>
      </w:r>
      <w:proofErr w:type="spellStart"/>
      <w:r w:rsidR="005F4105">
        <w:rPr>
          <w:b/>
          <w:bCs/>
        </w:rPr>
        <w:t>ReportConfig</w:t>
      </w:r>
      <w:proofErr w:type="spellEnd"/>
      <w:r w:rsidR="005F4105">
        <w:rPr>
          <w:b/>
          <w:bCs/>
        </w:rPr>
        <w:t xml:space="preserve"> framework</w:t>
      </w:r>
      <w:r w:rsidR="009E3EAA">
        <w:rPr>
          <w:b/>
          <w:bCs/>
        </w:rPr>
        <w:t>s</w:t>
      </w:r>
      <w:r w:rsidR="005F4105">
        <w:rPr>
          <w:b/>
          <w:bCs/>
        </w:rPr>
        <w:t>.</w:t>
      </w:r>
    </w:p>
    <w:p w14:paraId="05A20B34" w14:textId="2C0A416B" w:rsidR="00CC583A" w:rsidRDefault="00FA41B2" w:rsidP="00CC583A">
      <w:pPr>
        <w:spacing w:before="240"/>
      </w:pPr>
      <w:r>
        <w:t xml:space="preserve">Further, it is not necessary to configure </w:t>
      </w:r>
      <w:r w:rsidR="00F35C52">
        <w:t xml:space="preserve">multiple resource sets </w:t>
      </w:r>
      <w:r w:rsidR="00902340">
        <w:t xml:space="preserve">associated </w:t>
      </w:r>
      <w:r w:rsidR="007F031C">
        <w:t xml:space="preserve">to one L1 beam </w:t>
      </w:r>
      <w:r w:rsidR="00D637DE">
        <w:t xml:space="preserve">report for </w:t>
      </w:r>
      <w:r w:rsidR="00D9563E">
        <w:t xml:space="preserve">a </w:t>
      </w:r>
      <w:r w:rsidR="00D637DE">
        <w:t xml:space="preserve">NW-sided model. </w:t>
      </w:r>
      <w:r w:rsidR="009C652B">
        <w:t xml:space="preserve">For training, inferencing, or performance monitoring, it is sufficient that a UE can measure and report </w:t>
      </w:r>
      <w:r w:rsidR="003E0AE9">
        <w:t xml:space="preserve">L1-RSRP for </w:t>
      </w:r>
      <w:r w:rsidR="009C652B">
        <w:t>the beams in sets A and/or B</w:t>
      </w:r>
      <w:r w:rsidR="003E0AE9">
        <w:t xml:space="preserve"> that are </w:t>
      </w:r>
      <w:r w:rsidR="00BB400E">
        <w:t xml:space="preserve">identified to the UE via </w:t>
      </w:r>
      <w:r w:rsidR="00BB400E" w:rsidRPr="00976653">
        <w:rPr>
          <w:i/>
          <w:iCs/>
        </w:rPr>
        <w:t>CSI-</w:t>
      </w:r>
      <w:proofErr w:type="spellStart"/>
      <w:r w:rsidR="00BB400E" w:rsidRPr="00976653">
        <w:rPr>
          <w:i/>
          <w:iCs/>
        </w:rPr>
        <w:t>ResourceConfig</w:t>
      </w:r>
      <w:proofErr w:type="spellEnd"/>
      <w:r w:rsidR="00295217">
        <w:t>.</w:t>
      </w:r>
    </w:p>
    <w:p w14:paraId="756B832F" w14:textId="06E66DC7" w:rsidR="002F416E" w:rsidRDefault="002F416E" w:rsidP="00976653">
      <w:pPr>
        <w:pStyle w:val="ListParagraph"/>
        <w:numPr>
          <w:ilvl w:val="0"/>
          <w:numId w:val="19"/>
        </w:numPr>
        <w:spacing w:before="240"/>
        <w:rPr>
          <w:b/>
          <w:bCs/>
        </w:rPr>
      </w:pPr>
      <w:r>
        <w:rPr>
          <w:b/>
          <w:bCs/>
        </w:rPr>
        <w:t>I</w:t>
      </w:r>
      <w:r w:rsidRPr="002F416E">
        <w:rPr>
          <w:b/>
          <w:bCs/>
        </w:rPr>
        <w:t xml:space="preserve">t is not necessary to configure multiple resource sets associated to one L1 beam report for </w:t>
      </w:r>
      <w:r>
        <w:rPr>
          <w:b/>
          <w:bCs/>
        </w:rPr>
        <w:t>a network</w:t>
      </w:r>
      <w:r w:rsidRPr="002F416E">
        <w:rPr>
          <w:b/>
          <w:bCs/>
        </w:rPr>
        <w:t>-sided model</w:t>
      </w:r>
      <w:r>
        <w:rPr>
          <w:b/>
          <w:bCs/>
        </w:rPr>
        <w:t>.</w:t>
      </w:r>
    </w:p>
    <w:p w14:paraId="12026AA3" w14:textId="2DD86C36" w:rsidR="00295217" w:rsidRPr="00976653" w:rsidRDefault="00E46629" w:rsidP="00CC583A">
      <w:pPr>
        <w:spacing w:before="240"/>
      </w:pPr>
      <w:r>
        <w:t xml:space="preserve">The current CSI resource and reporting configurations are flexible enough to accommodate </w:t>
      </w:r>
      <w:r w:rsidR="00F35897">
        <w:t xml:space="preserve">configuration of RSs corresponding to beams in </w:t>
      </w:r>
      <w:r w:rsidR="00A260B3">
        <w:t xml:space="preserve">set A </w:t>
      </w:r>
      <w:r w:rsidR="00463E59">
        <w:t xml:space="preserve">for measurement and reporting. Measurement reports for beams in set A are primarily needed for model training and model performance </w:t>
      </w:r>
      <w:r w:rsidR="00157E6D">
        <w:t>monitoring</w:t>
      </w:r>
      <w:r w:rsidR="00635A85">
        <w:t>.</w:t>
      </w:r>
      <w:r w:rsidR="00852F92">
        <w:t xml:space="preserve"> Measurements for model training purposes can be carried out during </w:t>
      </w:r>
      <w:r w:rsidR="00F22683">
        <w:t>“low-duty cycle periods” with respect to active data Rx/Tx.</w:t>
      </w:r>
      <w:r w:rsidR="00635A85">
        <w:t xml:space="preserve"> </w:t>
      </w:r>
      <w:r w:rsidR="004D66C3">
        <w:t xml:space="preserve">For model performance monitoring, gNB can configure a subset of the most relevant candidates amongst the beams in set A. </w:t>
      </w:r>
      <w:r w:rsidR="00D2256E">
        <w:t xml:space="preserve">Note that for all these configurations, a UE need not be informed </w:t>
      </w:r>
      <w:r w:rsidR="0061786E">
        <w:lastRenderedPageBreak/>
        <w:t>that certain RSs correspond to beams in set A (or B). Overall, n</w:t>
      </w:r>
      <w:r w:rsidR="00635A85">
        <w:t>o significant impact to scheduling flexibility is expected by reusing legacy methods</w:t>
      </w:r>
      <w:r w:rsidR="00DF1FF8">
        <w:t xml:space="preserve"> to obtain measurements for beams in set A for NW-sided models</w:t>
      </w:r>
      <w:r w:rsidR="00635A85">
        <w:t>.</w:t>
      </w:r>
    </w:p>
    <w:p w14:paraId="1C9EB5FC" w14:textId="77777777" w:rsidR="00CC583A" w:rsidRPr="00976653" w:rsidRDefault="00CC583A" w:rsidP="008A72C0">
      <w:pPr>
        <w:spacing w:before="240"/>
      </w:pPr>
    </w:p>
    <w:p w14:paraId="3370AACB" w14:textId="39162E60" w:rsidR="001F7E93" w:rsidRDefault="001F7E93" w:rsidP="008531F0">
      <w:pPr>
        <w:pStyle w:val="Heading3"/>
      </w:pPr>
      <w:r>
        <w:t>UE</w:t>
      </w:r>
      <w:r w:rsidRPr="001F7E93">
        <w:t>-side</w:t>
      </w:r>
      <w:r w:rsidR="00CA2E9F">
        <w:t>d</w:t>
      </w:r>
      <w:r w:rsidRPr="001F7E93">
        <w:t xml:space="preserve"> AI/ML Model</w:t>
      </w:r>
    </w:p>
    <w:p w14:paraId="5B01A8CE" w14:textId="00BC0829" w:rsidR="006F033E" w:rsidRPr="006F033E" w:rsidRDefault="006F033E">
      <w:pPr>
        <w:pStyle w:val="Heading4"/>
      </w:pPr>
      <w:r>
        <w:t>Configuration of Set A/B</w:t>
      </w:r>
    </w:p>
    <w:p w14:paraId="197D5E84" w14:textId="4DA7AFF6"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The UE may be configured by the network with a single set A/B pair per model or multiple set B for a given set A</w:t>
      </w:r>
      <w:r w:rsidR="00BA192B">
        <w:t>, with association of set B resource to the configured set A</w:t>
      </w:r>
      <w:r w:rsidR="002637D3">
        <w:t xml:space="preserve">. </w:t>
      </w:r>
      <w:r w:rsidR="00911B6E">
        <w:t xml:space="preserve">The configurations may also depend on UE capability </w:t>
      </w:r>
      <w:r w:rsidR="009502C1">
        <w:t xml:space="preserve">and UE-side conditions </w:t>
      </w:r>
      <w:r w:rsidR="00911B6E">
        <w:t>regarding the model and input types that the UE can support.</w:t>
      </w:r>
      <w:r w:rsidR="007200ED">
        <w:t xml:space="preserve">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w:t>
      </w:r>
      <w:proofErr w:type="gramStart"/>
      <w:r w:rsidR="00C242EA">
        <w:t>as long as</w:t>
      </w:r>
      <w:proofErr w:type="gramEnd"/>
      <w:r w:rsidR="00C242EA">
        <w:t xml:space="preserve"> the UE can provide the model inputs based on existing L1 quantities</w:t>
      </w:r>
      <w:r w:rsidR="007457FA">
        <w:t>, however, for purposes of LCM, as discussed later, the gNB may want to be aware of model input/output types</w:t>
      </w:r>
      <w:r w:rsidR="00BA192B">
        <w:t xml:space="preserve"> especially based on recent RAN2 agreements for performance monitoring which mandates the UE to report </w:t>
      </w:r>
      <w:r w:rsidR="007200ED">
        <w:t>decisions to the gNB</w:t>
      </w:r>
      <w:r w:rsidR="007457FA">
        <w:t xml:space="preserve">. </w:t>
      </w:r>
    </w:p>
    <w:p w14:paraId="4A6A6796" w14:textId="368DF8C5" w:rsidR="007200ED" w:rsidRDefault="007200ED" w:rsidP="00C611F5">
      <w:pPr>
        <w:spacing w:before="240"/>
      </w:pPr>
      <w:r>
        <w:t xml:space="preserve">The following agreement was made </w:t>
      </w:r>
      <w:r w:rsidR="00DF1FF8">
        <w:t>during RAN1 #116bis meeting</w:t>
      </w:r>
      <w:r>
        <w:t xml:space="preserve"> with respect to UE-side model </w:t>
      </w:r>
      <w:r w:rsidR="009F4C76">
        <w:t xml:space="preserve">for inference reporting, but it alludes to how set A/B may be configured. While we do not think this is the </w:t>
      </w:r>
      <w:r w:rsidR="00174A58">
        <w:t>optimal approach</w:t>
      </w:r>
      <w:r w:rsidR="009F4C76">
        <w:t xml:space="preserve"> to progress</w:t>
      </w:r>
      <w:r w:rsidR="004230A0">
        <w:t xml:space="preserve"> since</w:t>
      </w:r>
      <w:r w:rsidR="009F4C76">
        <w:t xml:space="preserve"> configuration of set A/B may have impact on other aspects of system design, namely data collection framework, as well as model performance monitoring, we still need to address configuration of set A/B under the options included in the following agreement.</w:t>
      </w:r>
    </w:p>
    <w:tbl>
      <w:tblPr>
        <w:tblStyle w:val="TableGrid"/>
        <w:tblW w:w="0" w:type="auto"/>
        <w:tblLook w:val="04A0" w:firstRow="1" w:lastRow="0" w:firstColumn="1" w:lastColumn="0" w:noHBand="0" w:noVBand="1"/>
      </w:tblPr>
      <w:tblGrid>
        <w:gridCol w:w="10160"/>
      </w:tblGrid>
      <w:tr w:rsidR="009F4C76" w:rsidRPr="009F4C76" w14:paraId="75B450F3" w14:textId="77777777" w:rsidTr="009F4C76">
        <w:tc>
          <w:tcPr>
            <w:tcW w:w="10160" w:type="dxa"/>
          </w:tcPr>
          <w:p w14:paraId="0100F886" w14:textId="77777777" w:rsidR="009F4C76" w:rsidRPr="00C0560F" w:rsidRDefault="009F4C76" w:rsidP="004F4639">
            <w:pPr>
              <w:spacing w:before="240" w:after="0" w:line="240" w:lineRule="auto"/>
              <w:rPr>
                <w:rFonts w:eastAsia="DengXian"/>
                <w:b/>
                <w:bCs/>
                <w:highlight w:val="green"/>
                <w:lang w:eastAsia="zh-CN"/>
              </w:rPr>
            </w:pPr>
            <w:r w:rsidRPr="00C0560F">
              <w:rPr>
                <w:rFonts w:eastAsia="DengXian"/>
                <w:b/>
                <w:bCs/>
                <w:highlight w:val="green"/>
                <w:lang w:eastAsia="zh-CN"/>
              </w:rPr>
              <w:t>Agreement</w:t>
            </w:r>
          </w:p>
          <w:p w14:paraId="1D4AD717" w14:textId="77777777" w:rsidR="009F4C76" w:rsidRPr="009F4C76" w:rsidRDefault="009F4C76" w:rsidP="009F4C76">
            <w:pPr>
              <w:spacing w:after="0"/>
            </w:pPr>
            <w:r w:rsidRPr="009F4C76">
              <w:t>For UE-sided model at least for BM</w:t>
            </w:r>
            <w:r w:rsidRPr="009F4C76">
              <w:rPr>
                <w:rFonts w:eastAsia="DengXian"/>
                <w:lang w:eastAsia="zh-CN"/>
              </w:rPr>
              <w:t xml:space="preserve"> </w:t>
            </w:r>
            <w:r w:rsidRPr="009F4C76">
              <w:t xml:space="preserve">Case-1, </w:t>
            </w:r>
            <w:r w:rsidRPr="00F64BDE">
              <w:rPr>
                <w:i/>
                <w:iCs/>
              </w:rPr>
              <w:t>CSI-</w:t>
            </w:r>
            <w:proofErr w:type="spellStart"/>
            <w:r w:rsidRPr="00F64BDE">
              <w:rPr>
                <w:i/>
                <w:iCs/>
              </w:rPr>
              <w:t>ReportConfig</w:t>
            </w:r>
            <w:proofErr w:type="spellEnd"/>
            <w:r w:rsidRPr="009F4C76">
              <w:t xml:space="preserve"> is used for the configuration of inference results reporting</w:t>
            </w:r>
          </w:p>
          <w:p w14:paraId="5B2A5FDA" w14:textId="77777777" w:rsidR="009F4C76" w:rsidRPr="009F4C76" w:rsidRDefault="009F4C76" w:rsidP="00B520C0">
            <w:pPr>
              <w:pStyle w:val="ListParagraph"/>
              <w:numPr>
                <w:ilvl w:val="0"/>
                <w:numId w:val="31"/>
              </w:numPr>
              <w:rPr>
                <w:i w:val="0"/>
                <w:iCs w:val="0"/>
                <w:lang w:eastAsia="zh-CN"/>
              </w:rPr>
            </w:pPr>
            <w:r w:rsidRPr="009F4C76">
              <w:rPr>
                <w:i w:val="0"/>
                <w:iCs w:val="0"/>
              </w:rPr>
              <w:t xml:space="preserve">FFS on the details in the </w:t>
            </w:r>
            <w:r w:rsidRPr="00F64BDE">
              <w:t>CSI-</w:t>
            </w:r>
            <w:proofErr w:type="spellStart"/>
            <w:r w:rsidRPr="00F64BDE">
              <w:t>ReportConfig</w:t>
            </w:r>
            <w:proofErr w:type="spellEnd"/>
            <w:r w:rsidRPr="009F4C76">
              <w:rPr>
                <w:i w:val="0"/>
                <w:iCs w:val="0"/>
              </w:rPr>
              <w:t>, at least considering:</w:t>
            </w:r>
          </w:p>
          <w:p w14:paraId="03AC1304" w14:textId="77777777" w:rsidR="009F4C76" w:rsidRPr="009F4C76" w:rsidRDefault="009F4C76" w:rsidP="00B520C0">
            <w:pPr>
              <w:pStyle w:val="ListParagraph"/>
              <w:widowControl w:val="0"/>
              <w:numPr>
                <w:ilvl w:val="1"/>
                <w:numId w:val="32"/>
              </w:numPr>
              <w:spacing w:before="0" w:line="240" w:lineRule="auto"/>
              <w:rPr>
                <w:i w:val="0"/>
                <w:iCs w:val="0"/>
                <w:lang w:val="en-GB"/>
              </w:rPr>
            </w:pPr>
            <w:r w:rsidRPr="009F4C76">
              <w:rPr>
                <w:i w:val="0"/>
                <w:iCs w:val="0"/>
              </w:rPr>
              <w:t xml:space="preserve">Alt 1: one </w:t>
            </w:r>
            <w:r w:rsidRPr="00F64BDE">
              <w:t>CSI-</w:t>
            </w:r>
            <w:proofErr w:type="spellStart"/>
            <w:r w:rsidRPr="00F64BDE">
              <w:t>ResourceConfigId</w:t>
            </w:r>
            <w:proofErr w:type="spellEnd"/>
            <w:r w:rsidRPr="009F4C76">
              <w:rPr>
                <w:i w:val="0"/>
                <w:iCs w:val="0"/>
              </w:rPr>
              <w:t xml:space="preserve"> is configured for Set B</w:t>
            </w:r>
          </w:p>
          <w:p w14:paraId="7B622FF4" w14:textId="77777777" w:rsidR="009F4C76" w:rsidRPr="009F4C76" w:rsidRDefault="009F4C76" w:rsidP="00B520C0">
            <w:pPr>
              <w:pStyle w:val="ListParagraph"/>
              <w:widowControl w:val="0"/>
              <w:numPr>
                <w:ilvl w:val="2"/>
                <w:numId w:val="32"/>
              </w:numPr>
              <w:spacing w:before="0" w:line="240" w:lineRule="auto"/>
              <w:rPr>
                <w:i w:val="0"/>
                <w:iCs w:val="0"/>
              </w:rPr>
            </w:pPr>
            <w:r w:rsidRPr="009F4C76">
              <w:rPr>
                <w:rFonts w:eastAsia="DengXian"/>
                <w:i w:val="0"/>
                <w:iCs w:val="0"/>
                <w:lang w:eastAsia="zh-CN"/>
              </w:rPr>
              <w:t>FFS: how UE can determine the information about set A</w:t>
            </w:r>
          </w:p>
          <w:p w14:paraId="00D6A9FE" w14:textId="77777777" w:rsidR="009F4C76" w:rsidRPr="009F4C76" w:rsidRDefault="009F4C76" w:rsidP="00B520C0">
            <w:pPr>
              <w:pStyle w:val="ListParagraph"/>
              <w:widowControl w:val="0"/>
              <w:numPr>
                <w:ilvl w:val="1"/>
                <w:numId w:val="32"/>
              </w:numPr>
              <w:spacing w:before="0" w:line="240" w:lineRule="auto"/>
              <w:rPr>
                <w:i w:val="0"/>
                <w:iCs w:val="0"/>
              </w:rPr>
            </w:pPr>
            <w:r w:rsidRPr="009F4C76">
              <w:rPr>
                <w:i w:val="0"/>
                <w:iCs w:val="0"/>
              </w:rPr>
              <w:t xml:space="preserve">Alt 2: one </w:t>
            </w:r>
            <w:r w:rsidRPr="00F64BDE">
              <w:t>CSI-</w:t>
            </w:r>
            <w:proofErr w:type="spellStart"/>
            <w:r w:rsidRPr="00F64BDE">
              <w:t>ResourceConfigId</w:t>
            </w:r>
            <w:proofErr w:type="spellEnd"/>
            <w:r w:rsidRPr="009F4C76">
              <w:rPr>
                <w:i w:val="0"/>
                <w:iCs w:val="0"/>
              </w:rPr>
              <w:t xml:space="preserve"> is configured for both Set A and Set B</w:t>
            </w:r>
          </w:p>
          <w:p w14:paraId="46441C9C" w14:textId="77777777" w:rsidR="009F4C76" w:rsidRPr="00F64BDE" w:rsidRDefault="009F4C76" w:rsidP="00B520C0">
            <w:pPr>
              <w:pStyle w:val="ListParagraph"/>
              <w:widowControl w:val="0"/>
              <w:numPr>
                <w:ilvl w:val="2"/>
                <w:numId w:val="32"/>
              </w:numPr>
              <w:spacing w:before="0" w:line="240" w:lineRule="auto"/>
            </w:pPr>
            <w:r w:rsidRPr="009F4C76">
              <w:rPr>
                <w:rFonts w:eastAsia="DengXian"/>
                <w:i w:val="0"/>
                <w:iCs w:val="0"/>
                <w:lang w:eastAsia="zh-CN"/>
              </w:rPr>
              <w:t xml:space="preserve">FFS: How to configure resource set(s) for </w:t>
            </w:r>
            <w:r w:rsidRPr="009F4C76">
              <w:rPr>
                <w:i w:val="0"/>
                <w:iCs w:val="0"/>
              </w:rPr>
              <w:t>Set A</w:t>
            </w:r>
            <w:r w:rsidRPr="009F4C76">
              <w:rPr>
                <w:rFonts w:eastAsia="DengXian"/>
                <w:i w:val="0"/>
                <w:iCs w:val="0"/>
                <w:lang w:eastAsia="zh-CN"/>
              </w:rPr>
              <w:t xml:space="preserve"> and</w:t>
            </w:r>
            <w:r w:rsidRPr="009F4C76">
              <w:rPr>
                <w:i w:val="0"/>
                <w:iCs w:val="0"/>
              </w:rPr>
              <w:t xml:space="preserve"> Set B </w:t>
            </w:r>
            <w:r w:rsidRPr="009F4C76">
              <w:rPr>
                <w:rFonts w:eastAsia="DengXian"/>
                <w:i w:val="0"/>
                <w:iCs w:val="0"/>
                <w:lang w:eastAsia="zh-CN"/>
              </w:rPr>
              <w:t>in</w:t>
            </w:r>
            <w:r w:rsidRPr="009F4C76">
              <w:rPr>
                <w:i w:val="0"/>
                <w:iCs w:val="0"/>
              </w:rPr>
              <w:t xml:space="preserve"> </w:t>
            </w:r>
            <w:r w:rsidRPr="00F64BDE">
              <w:t>CSI-</w:t>
            </w:r>
            <w:proofErr w:type="spellStart"/>
            <w:r w:rsidRPr="00F64BDE">
              <w:t>ResourceConfig</w:t>
            </w:r>
            <w:proofErr w:type="spellEnd"/>
          </w:p>
          <w:p w14:paraId="3E0A7460" w14:textId="77777777" w:rsidR="009F4C76" w:rsidRPr="009F4C76" w:rsidRDefault="009F4C76" w:rsidP="00B520C0">
            <w:pPr>
              <w:pStyle w:val="ListParagraph"/>
              <w:widowControl w:val="0"/>
              <w:numPr>
                <w:ilvl w:val="1"/>
                <w:numId w:val="32"/>
              </w:numPr>
              <w:spacing w:before="0" w:line="240" w:lineRule="auto"/>
              <w:rPr>
                <w:i w:val="0"/>
                <w:iCs w:val="0"/>
              </w:rPr>
            </w:pPr>
            <w:r w:rsidRPr="009F4C76">
              <w:rPr>
                <w:i w:val="0"/>
                <w:iCs w:val="0"/>
              </w:rPr>
              <w:t xml:space="preserve">Alt 3: two </w:t>
            </w:r>
            <w:r w:rsidRPr="00F64BDE">
              <w:t>CSI-</w:t>
            </w:r>
            <w:proofErr w:type="spellStart"/>
            <w:r w:rsidRPr="00F64BDE">
              <w:t>ResourceConfigId</w:t>
            </w:r>
            <w:proofErr w:type="spellEnd"/>
            <w:r w:rsidRPr="009F4C76">
              <w:rPr>
                <w:i w:val="0"/>
                <w:iCs w:val="0"/>
              </w:rPr>
              <w:t xml:space="preserve"> s are configured for Set A and Set B separately</w:t>
            </w:r>
          </w:p>
          <w:p w14:paraId="321F54CD" w14:textId="77777777" w:rsidR="009F4C76" w:rsidRPr="00F64BDE" w:rsidRDefault="009F4C76" w:rsidP="00B520C0">
            <w:pPr>
              <w:pStyle w:val="ListParagraph"/>
              <w:widowControl w:val="0"/>
              <w:numPr>
                <w:ilvl w:val="1"/>
                <w:numId w:val="32"/>
              </w:numPr>
              <w:spacing w:before="0" w:line="240" w:lineRule="auto"/>
              <w:rPr>
                <w:lang w:eastAsia="zh-CN"/>
              </w:rPr>
            </w:pPr>
            <w:r w:rsidRPr="009F4C76">
              <w:rPr>
                <w:i w:val="0"/>
                <w:iCs w:val="0"/>
              </w:rPr>
              <w:t xml:space="preserve">Alt </w:t>
            </w:r>
            <w:r w:rsidRPr="009F4C76">
              <w:rPr>
                <w:rFonts w:eastAsia="DengXian"/>
                <w:i w:val="0"/>
                <w:iCs w:val="0"/>
                <w:lang w:eastAsia="zh-CN"/>
              </w:rPr>
              <w:t>4</w:t>
            </w:r>
            <w:r w:rsidRPr="009F4C76">
              <w:rPr>
                <w:i w:val="0"/>
                <w:iCs w:val="0"/>
              </w:rPr>
              <w:t xml:space="preserve">: one </w:t>
            </w:r>
            <w:r w:rsidRPr="00F64BDE">
              <w:t>CSI-</w:t>
            </w:r>
            <w:proofErr w:type="spellStart"/>
            <w:r w:rsidRPr="00F64BDE">
              <w:t>ResourceConfigId</w:t>
            </w:r>
            <w:proofErr w:type="spellEnd"/>
            <w:r w:rsidRPr="00F64BDE">
              <w:t xml:space="preserve"> </w:t>
            </w:r>
            <w:r w:rsidRPr="009F4C76">
              <w:rPr>
                <w:i w:val="0"/>
                <w:iCs w:val="0"/>
              </w:rPr>
              <w:t xml:space="preserve">is configured for Set B, </w:t>
            </w:r>
            <w:r w:rsidRPr="009F4C76">
              <w:rPr>
                <w:rFonts w:eastAsia="DengXian"/>
                <w:i w:val="0"/>
                <w:iCs w:val="0"/>
                <w:lang w:eastAsia="zh-CN"/>
              </w:rPr>
              <w:t xml:space="preserve">Set A is configured using separate resource set(s) other than that represented by </w:t>
            </w:r>
            <w:r w:rsidRPr="00F64BDE">
              <w:t>CSI-</w:t>
            </w:r>
            <w:proofErr w:type="spellStart"/>
            <w:r w:rsidRPr="00F64BDE">
              <w:t>ResourceConfigId</w:t>
            </w:r>
            <w:proofErr w:type="spellEnd"/>
            <w:r w:rsidRPr="00F64BDE">
              <w:t xml:space="preserve"> </w:t>
            </w:r>
          </w:p>
          <w:p w14:paraId="770512B6" w14:textId="77777777" w:rsidR="009F4C76" w:rsidRPr="009F4C76" w:rsidRDefault="009F4C76" w:rsidP="00B520C0">
            <w:pPr>
              <w:pStyle w:val="ListParagraph"/>
              <w:widowControl w:val="0"/>
              <w:numPr>
                <w:ilvl w:val="2"/>
                <w:numId w:val="32"/>
              </w:numPr>
              <w:spacing w:before="0" w:line="240" w:lineRule="auto"/>
              <w:rPr>
                <w:i w:val="0"/>
                <w:iCs w:val="0"/>
                <w:lang w:eastAsia="zh-CN"/>
              </w:rPr>
            </w:pPr>
            <w:r w:rsidRPr="009F4C76">
              <w:rPr>
                <w:rFonts w:eastAsia="DengXian"/>
                <w:i w:val="0"/>
                <w:iCs w:val="0"/>
                <w:lang w:eastAsia="zh-CN"/>
              </w:rPr>
              <w:t xml:space="preserve">FFS: how to configure/indicate separate resource set(s) for </w:t>
            </w:r>
            <w:r w:rsidRPr="009F4C76">
              <w:rPr>
                <w:i w:val="0"/>
                <w:iCs w:val="0"/>
              </w:rPr>
              <w:t>Set A</w:t>
            </w:r>
          </w:p>
          <w:p w14:paraId="18ABD2F2" w14:textId="77777777" w:rsidR="009F4C76" w:rsidRPr="009F4C76" w:rsidRDefault="009F4C76" w:rsidP="00B520C0">
            <w:pPr>
              <w:pStyle w:val="ListParagraph"/>
              <w:widowControl w:val="0"/>
              <w:numPr>
                <w:ilvl w:val="1"/>
                <w:numId w:val="33"/>
              </w:numPr>
              <w:spacing w:before="0" w:line="240" w:lineRule="auto"/>
              <w:rPr>
                <w:i w:val="0"/>
                <w:iCs w:val="0"/>
                <w:lang w:eastAsia="zh-CN"/>
              </w:rPr>
            </w:pPr>
            <w:r w:rsidRPr="009F4C76">
              <w:rPr>
                <w:i w:val="0"/>
                <w:iCs w:val="0"/>
              </w:rPr>
              <w:t xml:space="preserve">Note: separate </w:t>
            </w:r>
            <w:r w:rsidRPr="00F64BDE">
              <w:t>CSI-</w:t>
            </w:r>
            <w:proofErr w:type="spellStart"/>
            <w:r w:rsidRPr="00F64BDE">
              <w:t>ReportConfig</w:t>
            </w:r>
            <w:proofErr w:type="spellEnd"/>
            <w:r w:rsidRPr="009F4C76">
              <w:rPr>
                <w:i w:val="0"/>
                <w:iCs w:val="0"/>
              </w:rPr>
              <w:t xml:space="preserve"> for Set A and Set B are not precluded.</w:t>
            </w:r>
          </w:p>
          <w:p w14:paraId="12C84716" w14:textId="77777777" w:rsidR="009F4C76" w:rsidRPr="009F4C76" w:rsidRDefault="009F4C76" w:rsidP="00B520C0">
            <w:pPr>
              <w:pStyle w:val="ListParagraph"/>
              <w:widowControl w:val="0"/>
              <w:numPr>
                <w:ilvl w:val="1"/>
                <w:numId w:val="33"/>
              </w:numPr>
              <w:spacing w:before="0" w:line="240" w:lineRule="auto"/>
              <w:rPr>
                <w:i w:val="0"/>
                <w:iCs w:val="0"/>
                <w:lang w:eastAsia="zh-CN"/>
              </w:rPr>
            </w:pPr>
            <w:r w:rsidRPr="009F4C76">
              <w:rPr>
                <w:i w:val="0"/>
                <w:iCs w:val="0"/>
              </w:rPr>
              <w:t xml:space="preserve">Note: Not perform measurement for Set A and only perform measurement for Set B subject to the </w:t>
            </w:r>
            <w:r w:rsidRPr="00F64BDE">
              <w:t>CSI-</w:t>
            </w:r>
            <w:proofErr w:type="spellStart"/>
            <w:r w:rsidRPr="00F64BDE">
              <w:t>ReportConfig</w:t>
            </w:r>
            <w:proofErr w:type="spellEnd"/>
          </w:p>
          <w:p w14:paraId="285BE12C" w14:textId="77777777" w:rsidR="009F4C76" w:rsidRPr="009F4C76" w:rsidRDefault="009F4C76" w:rsidP="00B520C0">
            <w:pPr>
              <w:pStyle w:val="ListParagraph"/>
              <w:widowControl w:val="0"/>
              <w:numPr>
                <w:ilvl w:val="1"/>
                <w:numId w:val="32"/>
              </w:numPr>
              <w:spacing w:before="0" w:line="240" w:lineRule="auto"/>
              <w:rPr>
                <w:i w:val="0"/>
                <w:iCs w:val="0"/>
              </w:rPr>
            </w:pPr>
            <w:r w:rsidRPr="009F4C76">
              <w:rPr>
                <w:i w:val="0"/>
                <w:iCs w:val="0"/>
              </w:rPr>
              <w:t>FFS on the association between Set A and Set B with or without additional IE</w:t>
            </w:r>
          </w:p>
          <w:p w14:paraId="2119CC03" w14:textId="67DA2814" w:rsidR="009F4C76" w:rsidRPr="009F4C76" w:rsidRDefault="009F4C76" w:rsidP="004F4639">
            <w:pPr>
              <w:spacing w:before="0" w:line="240" w:lineRule="auto"/>
            </w:pPr>
            <w:proofErr w:type="gramStart"/>
            <w:r w:rsidRPr="009F4C76">
              <w:t>Other</w:t>
            </w:r>
            <w:proofErr w:type="gramEnd"/>
            <w:r w:rsidRPr="009F4C76">
              <w:t xml:space="preserve"> necessary configuration are not precluded.</w:t>
            </w:r>
          </w:p>
        </w:tc>
      </w:tr>
    </w:tbl>
    <w:p w14:paraId="78C770B6" w14:textId="7F8D5C6D" w:rsidR="005D6D03" w:rsidRDefault="000F51C6" w:rsidP="00C611F5">
      <w:pPr>
        <w:spacing w:before="240"/>
      </w:pPr>
      <w:r>
        <w:t>In the options above, Alt-1 can cover a wide variety of configuration options including Alt-4</w:t>
      </w:r>
      <w:r w:rsidR="00666162">
        <w:t xml:space="preserve"> and Alt-2 which are sub-options for Alt-1, since Alt-1 does not make any assumptions about configuration of set A. In our view, the resources associated with set A for a UE sided model may not need to be physically transmitted as reference signals for the UE to make measurements on, </w:t>
      </w:r>
      <w:r w:rsidR="00B30BDA">
        <w:t>except for</w:t>
      </w:r>
      <w:r w:rsidR="00666162">
        <w:t xml:space="preserve"> the case of training data collection</w:t>
      </w:r>
      <w:r w:rsidR="00E10692">
        <w:t xml:space="preserve"> or some instances of </w:t>
      </w:r>
      <w:r w:rsidR="0001701D">
        <w:t xml:space="preserve">model performance monitoring. However, the UE </w:t>
      </w:r>
      <w:r w:rsidR="00915DBE">
        <w:t xml:space="preserve">still </w:t>
      </w:r>
      <w:r w:rsidR="0001701D">
        <w:t xml:space="preserve">needs to identify set </w:t>
      </w:r>
      <w:r w:rsidR="00915DBE">
        <w:t>A to</w:t>
      </w:r>
      <w:r w:rsidR="0001701D">
        <w:t xml:space="preserve"> ensure that its model outputs are properly mapped to </w:t>
      </w:r>
      <w:r w:rsidR="006C1693">
        <w:t xml:space="preserve">DL Tx beams. </w:t>
      </w:r>
    </w:p>
    <w:p w14:paraId="23C8F7AF" w14:textId="4484AFE1" w:rsidR="00CD1361" w:rsidRDefault="006C1693" w:rsidP="00C611F5">
      <w:pPr>
        <w:spacing w:before="240"/>
      </w:pPr>
      <w:r>
        <w:t>Therefore, for the general configuration of set A,</w:t>
      </w:r>
      <w:r w:rsidR="00D04270">
        <w:t xml:space="preserve"> when Set B is a subset of set A,</w:t>
      </w:r>
      <w:r>
        <w:t xml:space="preserve"> it is better to define a new IE to </w:t>
      </w:r>
      <w:r w:rsidR="00DA369D">
        <w:t xml:space="preserve">list resources which </w:t>
      </w:r>
      <w:r w:rsidR="008923BA">
        <w:t>are mapped</w:t>
      </w:r>
      <w:r w:rsidR="005D6D03">
        <w:t xml:space="preserve"> to DL Tx beams. This can be achieved in one of two ways – </w:t>
      </w:r>
    </w:p>
    <w:p w14:paraId="4D21B727" w14:textId="6D1FD102" w:rsidR="009D1582" w:rsidRPr="00BA7499" w:rsidRDefault="005D6D03" w:rsidP="00B520C0">
      <w:pPr>
        <w:pStyle w:val="ListParagraph"/>
        <w:numPr>
          <w:ilvl w:val="0"/>
          <w:numId w:val="31"/>
        </w:numPr>
        <w:spacing w:before="240"/>
        <w:rPr>
          <w:i w:val="0"/>
          <w:iCs w:val="0"/>
        </w:rPr>
      </w:pPr>
      <w:r w:rsidRPr="00BA7499">
        <w:rPr>
          <w:i w:val="0"/>
          <w:iCs w:val="0"/>
        </w:rPr>
        <w:t xml:space="preserve">Set A is defined as a TCI-State list where each TCI state corresponds to a DL Tx beam and the </w:t>
      </w:r>
      <w:proofErr w:type="spellStart"/>
      <w:r w:rsidRPr="00E672B2">
        <w:t>qcl</w:t>
      </w:r>
      <w:proofErr w:type="spellEnd"/>
      <w:r w:rsidRPr="00E672B2">
        <w:t>-info</w:t>
      </w:r>
      <w:r w:rsidRPr="00BA7499">
        <w:rPr>
          <w:i w:val="0"/>
          <w:iCs w:val="0"/>
        </w:rPr>
        <w:t xml:space="preserve"> in the TCI state contains a source RS which </w:t>
      </w:r>
      <w:r w:rsidR="00C2345E" w:rsidRPr="00BA7499">
        <w:rPr>
          <w:i w:val="0"/>
          <w:iCs w:val="0"/>
        </w:rPr>
        <w:t>provides the QCL source (Type D). This source RS can be a</w:t>
      </w:r>
      <w:r w:rsidR="00E672B2">
        <w:rPr>
          <w:i w:val="0"/>
          <w:iCs w:val="0"/>
        </w:rPr>
        <w:t>n</w:t>
      </w:r>
      <w:r w:rsidR="00C2345E" w:rsidRPr="00BA7499">
        <w:rPr>
          <w:i w:val="0"/>
          <w:iCs w:val="0"/>
        </w:rPr>
        <w:t xml:space="preserve"> </w:t>
      </w:r>
      <w:r w:rsidR="00C2345E" w:rsidRPr="00BA7499">
        <w:t>NZP-CSI-RS-</w:t>
      </w:r>
      <w:proofErr w:type="spellStart"/>
      <w:r w:rsidR="00C2345E" w:rsidRPr="00BA7499">
        <w:lastRenderedPageBreak/>
        <w:t>ResourceId</w:t>
      </w:r>
      <w:proofErr w:type="spellEnd"/>
      <w:r w:rsidR="00C2345E" w:rsidRPr="00BA7499">
        <w:rPr>
          <w:i w:val="0"/>
          <w:iCs w:val="0"/>
        </w:rPr>
        <w:t xml:space="preserve"> or </w:t>
      </w:r>
      <w:r w:rsidR="00D81CB5" w:rsidRPr="00BA7499">
        <w:t>SSB-Index</w:t>
      </w:r>
      <w:r w:rsidR="009D1582" w:rsidRPr="00BA7499">
        <w:rPr>
          <w:i w:val="0"/>
          <w:iCs w:val="0"/>
        </w:rPr>
        <w:t xml:space="preserve">. Set B can </w:t>
      </w:r>
      <w:r w:rsidR="00472FCB">
        <w:rPr>
          <w:i w:val="0"/>
          <w:iCs w:val="0"/>
        </w:rPr>
        <w:t xml:space="preserve">then </w:t>
      </w:r>
      <w:r w:rsidR="009D1582" w:rsidRPr="00BA7499">
        <w:rPr>
          <w:i w:val="0"/>
          <w:iCs w:val="0"/>
        </w:rPr>
        <w:t>be defined as a</w:t>
      </w:r>
      <w:r w:rsidR="007127CD">
        <w:rPr>
          <w:i w:val="0"/>
          <w:iCs w:val="0"/>
        </w:rPr>
        <w:t>n</w:t>
      </w:r>
      <w:r w:rsidR="009D1582" w:rsidRPr="00BA7499">
        <w:rPr>
          <w:i w:val="0"/>
          <w:iCs w:val="0"/>
        </w:rPr>
        <w:t xml:space="preserve"> </w:t>
      </w:r>
      <w:r w:rsidR="00BA7499" w:rsidRPr="00BA7499">
        <w:t>NZP-</w:t>
      </w:r>
      <w:r w:rsidR="009D1582" w:rsidRPr="00BA7499">
        <w:t>CSI-RS-</w:t>
      </w:r>
      <w:proofErr w:type="spellStart"/>
      <w:r w:rsidR="009D1582" w:rsidRPr="00BA7499">
        <w:t>ResourceSet</w:t>
      </w:r>
      <w:proofErr w:type="spellEnd"/>
      <w:r w:rsidR="00BA7499">
        <w:t xml:space="preserve"> or CSI-SSB-</w:t>
      </w:r>
      <w:proofErr w:type="spellStart"/>
      <w:r w:rsidR="00BA7499">
        <w:t>ResourceSet</w:t>
      </w:r>
      <w:proofErr w:type="spellEnd"/>
      <w:r w:rsidR="009D1582" w:rsidRPr="00BA7499">
        <w:rPr>
          <w:i w:val="0"/>
          <w:iCs w:val="0"/>
        </w:rPr>
        <w:t xml:space="preserve"> which contains </w:t>
      </w:r>
      <w:r w:rsidR="000A29E6">
        <w:rPr>
          <w:i w:val="0"/>
          <w:iCs w:val="0"/>
        </w:rPr>
        <w:t>the suitable</w:t>
      </w:r>
      <w:r w:rsidR="000A29E6" w:rsidRPr="00BA7499">
        <w:rPr>
          <w:i w:val="0"/>
          <w:iCs w:val="0"/>
        </w:rPr>
        <w:t xml:space="preserve"> </w:t>
      </w:r>
      <w:r w:rsidR="009D1582" w:rsidRPr="00BA7499">
        <w:rPr>
          <w:i w:val="0"/>
          <w:iCs w:val="0"/>
        </w:rPr>
        <w:t>sub-set of the resources which are QCL sources of the TCI states in set A</w:t>
      </w:r>
      <w:r w:rsidR="003902E5">
        <w:rPr>
          <w:i w:val="0"/>
          <w:iCs w:val="0"/>
        </w:rPr>
        <w:t>.</w:t>
      </w:r>
    </w:p>
    <w:p w14:paraId="350DE96F" w14:textId="507D2897" w:rsidR="009D1582" w:rsidRDefault="009D1582" w:rsidP="00B520C0">
      <w:pPr>
        <w:pStyle w:val="ListParagraph"/>
        <w:numPr>
          <w:ilvl w:val="0"/>
          <w:numId w:val="31"/>
        </w:numPr>
        <w:spacing w:before="240"/>
        <w:rPr>
          <w:i w:val="0"/>
          <w:iCs w:val="0"/>
        </w:rPr>
      </w:pPr>
      <w:r w:rsidRPr="00BA7499">
        <w:rPr>
          <w:i w:val="0"/>
          <w:iCs w:val="0"/>
        </w:rPr>
        <w:t xml:space="preserve">Set A is defined as a set of </w:t>
      </w:r>
      <w:r w:rsidRPr="00D04270">
        <w:t>NZP-CSI-RS-</w:t>
      </w:r>
      <w:proofErr w:type="spellStart"/>
      <w:r w:rsidRPr="00D04270">
        <w:t>Resource</w:t>
      </w:r>
      <w:r w:rsidR="0034700E">
        <w:t>Id</w:t>
      </w:r>
      <w:proofErr w:type="spellEnd"/>
      <w:r w:rsidRPr="00BA7499">
        <w:rPr>
          <w:i w:val="0"/>
          <w:iCs w:val="0"/>
        </w:rPr>
        <w:t xml:space="preserve"> </w:t>
      </w:r>
      <w:r w:rsidR="0034700E">
        <w:rPr>
          <w:i w:val="0"/>
          <w:iCs w:val="0"/>
        </w:rPr>
        <w:t xml:space="preserve">or </w:t>
      </w:r>
      <w:r w:rsidR="00646A20" w:rsidRPr="00646A20">
        <w:t>SSB-Index</w:t>
      </w:r>
      <w:r w:rsidR="00646A20">
        <w:rPr>
          <w:i w:val="0"/>
          <w:iCs w:val="0"/>
        </w:rPr>
        <w:t xml:space="preserve"> </w:t>
      </w:r>
      <w:r w:rsidRPr="00BA7499">
        <w:rPr>
          <w:i w:val="0"/>
          <w:iCs w:val="0"/>
        </w:rPr>
        <w:t>and the UE can derive the TCI states based on the TCI state list configuration where the resources in set A can be QCL sources. Set B can then be defined as a</w:t>
      </w:r>
      <w:r w:rsidR="007127CD">
        <w:rPr>
          <w:i w:val="0"/>
          <w:iCs w:val="0"/>
        </w:rPr>
        <w:t>n</w:t>
      </w:r>
      <w:r w:rsidRPr="00BA7499">
        <w:rPr>
          <w:i w:val="0"/>
          <w:iCs w:val="0"/>
        </w:rPr>
        <w:t xml:space="preserve"> </w:t>
      </w:r>
      <w:r w:rsidR="008C2423" w:rsidRPr="008C2423">
        <w:t>NZP-</w:t>
      </w:r>
      <w:r w:rsidRPr="00C26BD0">
        <w:t>CSI-RS-</w:t>
      </w:r>
      <w:proofErr w:type="spellStart"/>
      <w:r w:rsidRPr="00C26BD0">
        <w:t>ResourceSet</w:t>
      </w:r>
      <w:proofErr w:type="spellEnd"/>
      <w:r w:rsidR="008C2423">
        <w:t xml:space="preserve"> or CSI-SSB-</w:t>
      </w:r>
      <w:proofErr w:type="spellStart"/>
      <w:r w:rsidR="008C2423">
        <w:t>ResourceSet</w:t>
      </w:r>
      <w:proofErr w:type="spellEnd"/>
      <w:r w:rsidR="008C2423">
        <w:t xml:space="preserve"> </w:t>
      </w:r>
      <w:r w:rsidR="008C2423">
        <w:rPr>
          <w:i w:val="0"/>
          <w:iCs w:val="0"/>
        </w:rPr>
        <w:t>which contain CSI-RS or SSB resources which have IDs which are a sub-set of the IDs in set A.</w:t>
      </w:r>
    </w:p>
    <w:p w14:paraId="21E30A47" w14:textId="20A3F31B" w:rsidR="00637696" w:rsidRDefault="00637696" w:rsidP="00637696">
      <w:pPr>
        <w:spacing w:before="240"/>
        <w:rPr>
          <w:rFonts w:eastAsia="Calibri"/>
          <w:lang w:val="en-US"/>
        </w:rPr>
      </w:pPr>
      <w:r>
        <w:t xml:space="preserve">For the case when set B is not a subset of set A, set B configuration can be independent and no linkage to set A is necessary. It can still follow the above design and set B can be linked to a reporting configuration based on resource sets and reporting ID. </w:t>
      </w:r>
    </w:p>
    <w:p w14:paraId="6CA5C328" w14:textId="6F750601" w:rsidR="004E319F" w:rsidRPr="00976653" w:rsidRDefault="00637696" w:rsidP="00C611F5">
      <w:pPr>
        <w:spacing w:before="240"/>
        <w:rPr>
          <w:rFonts w:eastAsia="Calibri"/>
          <w:lang w:val="en-US"/>
        </w:rPr>
      </w:pPr>
      <w:r>
        <w:rPr>
          <w:rFonts w:eastAsia="Calibri"/>
          <w:lang w:val="en-US"/>
        </w:rPr>
        <w:t xml:space="preserve">Therefore, </w:t>
      </w:r>
      <w:r w:rsidRPr="00B41C76">
        <w:rPr>
          <w:rFonts w:eastAsia="Calibri"/>
          <w:lang w:val="en-US"/>
        </w:rPr>
        <w:t xml:space="preserve">we prefer Alt-4 </w:t>
      </w:r>
      <w:r>
        <w:rPr>
          <w:rFonts w:eastAsia="Calibri"/>
          <w:lang w:val="en-US"/>
        </w:rPr>
        <w:t xml:space="preserve">in the above agreement wherein a new IE is defined for configuration of Set </w:t>
      </w:r>
      <w:r w:rsidR="00546425">
        <w:rPr>
          <w:rFonts w:eastAsia="Calibri"/>
          <w:lang w:val="en-US"/>
        </w:rPr>
        <w:t>A and</w:t>
      </w:r>
      <w:r>
        <w:rPr>
          <w:rFonts w:eastAsia="Calibri"/>
          <w:lang w:val="en-US"/>
        </w:rPr>
        <w:t xml:space="preserve"> set B </w:t>
      </w:r>
      <w:r w:rsidR="00546425">
        <w:rPr>
          <w:rFonts w:eastAsia="Calibri"/>
          <w:lang w:val="en-US"/>
        </w:rPr>
        <w:t>is</w:t>
      </w:r>
      <w:r w:rsidR="00684B18">
        <w:rPr>
          <w:rFonts w:eastAsia="Calibri"/>
          <w:lang w:val="en-US"/>
        </w:rPr>
        <w:t xml:space="preserve"> c</w:t>
      </w:r>
      <w:r>
        <w:rPr>
          <w:rFonts w:eastAsia="Calibri"/>
          <w:lang w:val="en-US"/>
        </w:rPr>
        <w:t xml:space="preserve">onfigured either as a linkage to the resources in set A or independently. </w:t>
      </w:r>
      <w:r w:rsidR="00EE1A0A">
        <w:rPr>
          <w:rFonts w:eastAsia="Calibri"/>
          <w:lang w:val="en-US"/>
        </w:rPr>
        <w:t xml:space="preserve">This enables </w:t>
      </w:r>
      <w:r w:rsidR="000D6E8E">
        <w:rPr>
          <w:rFonts w:eastAsia="Calibri"/>
          <w:lang w:val="en-US"/>
        </w:rPr>
        <w:t xml:space="preserve">reduced signalling overhead </w:t>
      </w:r>
      <w:r w:rsidR="00084FAC">
        <w:rPr>
          <w:rFonts w:eastAsia="Calibri"/>
          <w:lang w:val="en-US"/>
        </w:rPr>
        <w:t xml:space="preserve">compared to </w:t>
      </w:r>
      <w:r w:rsidR="00894A3C">
        <w:rPr>
          <w:rFonts w:eastAsia="Calibri"/>
          <w:lang w:val="en-US"/>
        </w:rPr>
        <w:t xml:space="preserve">use of a separate </w:t>
      </w:r>
      <w:r w:rsidR="00084FAC" w:rsidRPr="00976653">
        <w:rPr>
          <w:rFonts w:eastAsia="Calibri"/>
          <w:i/>
          <w:iCs/>
          <w:lang w:val="en-US"/>
        </w:rPr>
        <w:t>CSI-</w:t>
      </w:r>
      <w:proofErr w:type="spellStart"/>
      <w:r w:rsidR="00084FAC" w:rsidRPr="00976653">
        <w:rPr>
          <w:rFonts w:eastAsia="Calibri"/>
          <w:i/>
          <w:iCs/>
          <w:lang w:val="en-US"/>
        </w:rPr>
        <w:t>ResourceConfig</w:t>
      </w:r>
      <w:proofErr w:type="spellEnd"/>
      <w:r w:rsidR="00894A3C">
        <w:rPr>
          <w:rFonts w:eastAsia="Calibri"/>
          <w:i/>
          <w:iCs/>
          <w:lang w:val="en-US"/>
        </w:rPr>
        <w:t xml:space="preserve"> </w:t>
      </w:r>
      <w:r w:rsidR="00AE2AFF">
        <w:rPr>
          <w:rFonts w:eastAsia="Calibri"/>
          <w:i/>
          <w:iCs/>
          <w:lang w:val="en-US"/>
        </w:rPr>
        <w:t>(Alt 3)</w:t>
      </w:r>
      <w:r w:rsidR="008B4A40">
        <w:rPr>
          <w:rFonts w:eastAsia="Calibri"/>
          <w:i/>
          <w:iCs/>
          <w:lang w:val="en-US"/>
        </w:rPr>
        <w:t>, which is also a workable solution</w:t>
      </w:r>
      <w:r w:rsidR="00084FAC">
        <w:rPr>
          <w:rFonts w:eastAsia="Calibri"/>
          <w:lang w:val="en-US"/>
        </w:rPr>
        <w:t xml:space="preserve">. </w:t>
      </w:r>
      <w:r w:rsidR="005C7971">
        <w:rPr>
          <w:rFonts w:eastAsia="Calibri"/>
          <w:lang w:val="en-US"/>
        </w:rPr>
        <w:t xml:space="preserve">On the other hand, Alt. 1 and Alt. 2 are currently incomplete. </w:t>
      </w:r>
      <w:r w:rsidR="00AE2AFF">
        <w:rPr>
          <w:rFonts w:eastAsia="Calibri"/>
          <w:lang w:val="en-US"/>
        </w:rPr>
        <w:t>For Alt. 2, it is not clear how exactly beams in sets A and B are distinguished</w:t>
      </w:r>
      <w:r w:rsidR="00C37AB6">
        <w:rPr>
          <w:rFonts w:eastAsia="Calibri"/>
          <w:lang w:val="en-US"/>
        </w:rPr>
        <w:t xml:space="preserve"> without introducing additional IEs at CSI-RS/SSB resource</w:t>
      </w:r>
      <w:r w:rsidR="003B10D7">
        <w:rPr>
          <w:rFonts w:eastAsia="Calibri"/>
          <w:lang w:val="en-US"/>
        </w:rPr>
        <w:t xml:space="preserve">- or </w:t>
      </w:r>
      <w:r w:rsidR="005A4CAC">
        <w:rPr>
          <w:rFonts w:eastAsia="Calibri"/>
          <w:lang w:val="en-US"/>
        </w:rPr>
        <w:t>resource set</w:t>
      </w:r>
      <w:r w:rsidR="003B10D7">
        <w:rPr>
          <w:rFonts w:eastAsia="Calibri"/>
          <w:lang w:val="en-US"/>
        </w:rPr>
        <w:t>-</w:t>
      </w:r>
      <w:r w:rsidR="00C37AB6">
        <w:rPr>
          <w:rFonts w:eastAsia="Calibri"/>
          <w:lang w:val="en-US"/>
        </w:rPr>
        <w:t>level.</w:t>
      </w:r>
      <w:r w:rsidR="005A4CAC">
        <w:rPr>
          <w:rFonts w:eastAsia="Calibri"/>
          <w:lang w:val="en-US"/>
        </w:rPr>
        <w:t xml:space="preserve"> Such an </w:t>
      </w:r>
      <w:r w:rsidR="00D43E7F">
        <w:rPr>
          <w:rFonts w:eastAsia="Calibri"/>
          <w:lang w:val="en-US"/>
        </w:rPr>
        <w:t xml:space="preserve">invasive approach with respect to the definition of </w:t>
      </w:r>
      <w:r w:rsidR="00D43E7F" w:rsidRPr="00976653">
        <w:rPr>
          <w:rFonts w:eastAsia="Calibri"/>
          <w:i/>
          <w:iCs/>
          <w:lang w:val="en-US"/>
        </w:rPr>
        <w:t>CSI-</w:t>
      </w:r>
      <w:proofErr w:type="spellStart"/>
      <w:r w:rsidR="00D43E7F" w:rsidRPr="00976653">
        <w:rPr>
          <w:rFonts w:eastAsia="Calibri"/>
          <w:i/>
          <w:iCs/>
          <w:lang w:val="en-US"/>
        </w:rPr>
        <w:t>ResourceConfig</w:t>
      </w:r>
      <w:proofErr w:type="spellEnd"/>
      <w:r w:rsidR="00D43E7F">
        <w:rPr>
          <w:rFonts w:eastAsia="Calibri"/>
          <w:lang w:val="en-US"/>
        </w:rPr>
        <w:t xml:space="preserve"> is undesirable.</w:t>
      </w:r>
    </w:p>
    <w:p w14:paraId="1752BCD6" w14:textId="29B3E7F6" w:rsidR="00FF55E4" w:rsidRDefault="000B3628" w:rsidP="002F416E">
      <w:pPr>
        <w:pStyle w:val="ListParagraph"/>
        <w:numPr>
          <w:ilvl w:val="0"/>
          <w:numId w:val="19"/>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w:t>
      </w:r>
      <w:r w:rsidR="00637696">
        <w:rPr>
          <w:b/>
          <w:bCs/>
        </w:rPr>
        <w:t>supported</w:t>
      </w:r>
      <w:r w:rsidR="009E1100" w:rsidRPr="00F93E70">
        <w:rPr>
          <w:b/>
          <w:bCs/>
        </w:rPr>
        <w:t xml:space="preserve"> and the configuration may be based on UE capability </w:t>
      </w:r>
      <w:r w:rsidR="005D1F7C">
        <w:rPr>
          <w:b/>
          <w:bCs/>
        </w:rPr>
        <w:t xml:space="preserve">and any UE-side conditions </w:t>
      </w:r>
      <w:r w:rsidR="009E1100" w:rsidRPr="00F93E70">
        <w:rPr>
          <w:b/>
          <w:bCs/>
        </w:rPr>
        <w:t>related to supported model and input/output types.</w:t>
      </w:r>
    </w:p>
    <w:p w14:paraId="1965F21C" w14:textId="77777777" w:rsidR="004D4F61" w:rsidRPr="00976653" w:rsidRDefault="004D4F61" w:rsidP="00976653">
      <w:pPr>
        <w:spacing w:before="240"/>
        <w:rPr>
          <w:b/>
          <w:bCs/>
        </w:rPr>
      </w:pPr>
    </w:p>
    <w:p w14:paraId="1BB65305" w14:textId="353C1936" w:rsidR="008D1EF8" w:rsidRDefault="007457FA" w:rsidP="00976653">
      <w:pPr>
        <w:pStyle w:val="ListParagraph"/>
        <w:numPr>
          <w:ilvl w:val="0"/>
          <w:numId w:val="19"/>
        </w:numPr>
        <w:rPr>
          <w:b/>
          <w:bCs/>
        </w:rPr>
      </w:pPr>
      <w:r w:rsidRPr="00F93E70">
        <w:rPr>
          <w:b/>
          <w:bCs/>
        </w:rPr>
        <w:t xml:space="preserve">For a </w:t>
      </w:r>
      <w:r w:rsidR="00D1134B">
        <w:rPr>
          <w:b/>
          <w:bCs/>
        </w:rPr>
        <w:t>UE-</w:t>
      </w:r>
      <w:r w:rsidRPr="00F93E70">
        <w:rPr>
          <w:b/>
          <w:bCs/>
        </w:rPr>
        <w:t xml:space="preserve">side AI/ML model, for BM-Case 1/2, </w:t>
      </w:r>
      <w:r w:rsidR="000D560A">
        <w:rPr>
          <w:b/>
          <w:bCs/>
        </w:rPr>
        <w:t xml:space="preserve">support Alt 4: </w:t>
      </w:r>
      <w:r w:rsidR="00894A3C">
        <w:rPr>
          <w:b/>
          <w:bCs/>
        </w:rPr>
        <w:t>O</w:t>
      </w:r>
      <w:r w:rsidR="00C072B2" w:rsidRPr="00C072B2">
        <w:rPr>
          <w:b/>
          <w:bCs/>
        </w:rPr>
        <w:t>ne CSI-</w:t>
      </w:r>
      <w:proofErr w:type="spellStart"/>
      <w:r w:rsidR="00C072B2" w:rsidRPr="00C072B2">
        <w:rPr>
          <w:b/>
          <w:bCs/>
        </w:rPr>
        <w:t>ResourceConfigId</w:t>
      </w:r>
      <w:proofErr w:type="spellEnd"/>
      <w:r w:rsidR="00C072B2" w:rsidRPr="00C072B2">
        <w:rPr>
          <w:b/>
          <w:bCs/>
        </w:rPr>
        <w:t xml:space="preserve"> is configured for Set B, Set A is configured using separate resource set(s) other than that represented by CSI-</w:t>
      </w:r>
      <w:proofErr w:type="spellStart"/>
      <w:r w:rsidR="00C072B2" w:rsidRPr="00C072B2">
        <w:rPr>
          <w:b/>
          <w:bCs/>
        </w:rPr>
        <w:t>ResourceConfigId</w:t>
      </w:r>
      <w:proofErr w:type="spellEnd"/>
      <w:r w:rsidR="00C072B2">
        <w:rPr>
          <w:b/>
          <w:bCs/>
        </w:rPr>
        <w:t>.</w:t>
      </w:r>
    </w:p>
    <w:p w14:paraId="27F7A9FE" w14:textId="64566E21" w:rsidR="0091108A" w:rsidRDefault="004E7E90" w:rsidP="0091108A">
      <w:pPr>
        <w:pStyle w:val="ListParagraph"/>
        <w:numPr>
          <w:ilvl w:val="0"/>
          <w:numId w:val="40"/>
        </w:numPr>
        <w:rPr>
          <w:b/>
          <w:bCs/>
        </w:rPr>
      </w:pPr>
      <w:r>
        <w:rPr>
          <w:b/>
          <w:bCs/>
        </w:rPr>
        <w:t>S</w:t>
      </w:r>
      <w:r w:rsidRPr="00976653">
        <w:rPr>
          <w:b/>
          <w:bCs/>
        </w:rPr>
        <w:t xml:space="preserve">et </w:t>
      </w:r>
      <w:r w:rsidR="00684B18" w:rsidRPr="00976653">
        <w:rPr>
          <w:b/>
          <w:bCs/>
        </w:rPr>
        <w:t xml:space="preserve">A </w:t>
      </w:r>
      <w:r w:rsidR="008D1EF8">
        <w:rPr>
          <w:b/>
          <w:bCs/>
        </w:rPr>
        <w:t>is</w:t>
      </w:r>
      <w:r w:rsidR="00637696" w:rsidRPr="00976653">
        <w:rPr>
          <w:b/>
          <w:bCs/>
        </w:rPr>
        <w:t xml:space="preserve"> configured using a new IE which lists the resources which form the QCL sources for DL Tx beams which are mapped to the output of the UE-side mode</w:t>
      </w:r>
      <w:r w:rsidR="004D4F61">
        <w:rPr>
          <w:b/>
          <w:bCs/>
        </w:rPr>
        <w:t>l, e.g.,</w:t>
      </w:r>
    </w:p>
    <w:p w14:paraId="1D1013EE" w14:textId="588E0F89" w:rsidR="0091108A" w:rsidRDefault="004D4F61" w:rsidP="0091108A">
      <w:pPr>
        <w:pStyle w:val="ListParagraph"/>
        <w:numPr>
          <w:ilvl w:val="1"/>
          <w:numId w:val="40"/>
        </w:numPr>
        <w:rPr>
          <w:b/>
          <w:bCs/>
        </w:rPr>
      </w:pPr>
      <w:r>
        <w:rPr>
          <w:b/>
          <w:bCs/>
        </w:rPr>
        <w:t xml:space="preserve">Alt. A: </w:t>
      </w:r>
      <w:r w:rsidR="003B4B84" w:rsidRPr="003B4B84">
        <w:rPr>
          <w:b/>
          <w:bCs/>
        </w:rPr>
        <w:t xml:space="preserve">Set A is defined as a TCI-State list where each TCI state corresponds to a DL Tx beam and the </w:t>
      </w:r>
      <w:proofErr w:type="spellStart"/>
      <w:r w:rsidR="003B4B84" w:rsidRPr="003B4B84">
        <w:rPr>
          <w:b/>
          <w:bCs/>
        </w:rPr>
        <w:t>qcl</w:t>
      </w:r>
      <w:proofErr w:type="spellEnd"/>
      <w:r w:rsidR="003B4B84" w:rsidRPr="003B4B84">
        <w:rPr>
          <w:b/>
          <w:bCs/>
        </w:rPr>
        <w:t>-info in the TCI state contains a source RS which provides the QCL source (Type D). This source RS can be an NZP-CSI-RS-</w:t>
      </w:r>
      <w:proofErr w:type="spellStart"/>
      <w:r w:rsidR="003B4B84" w:rsidRPr="003B4B84">
        <w:rPr>
          <w:b/>
          <w:bCs/>
        </w:rPr>
        <w:t>ResourceId</w:t>
      </w:r>
      <w:proofErr w:type="spellEnd"/>
      <w:r w:rsidR="003B4B84" w:rsidRPr="003B4B84">
        <w:rPr>
          <w:b/>
          <w:bCs/>
        </w:rPr>
        <w:t xml:space="preserve"> or SSB-Index.</w:t>
      </w:r>
    </w:p>
    <w:p w14:paraId="6843F756" w14:textId="2C724121" w:rsidR="004D4F61" w:rsidRDefault="004D4F61" w:rsidP="00976653">
      <w:pPr>
        <w:pStyle w:val="ListParagraph"/>
        <w:numPr>
          <w:ilvl w:val="1"/>
          <w:numId w:val="40"/>
        </w:numPr>
        <w:rPr>
          <w:b/>
          <w:bCs/>
        </w:rPr>
      </w:pPr>
      <w:r>
        <w:rPr>
          <w:b/>
          <w:bCs/>
        </w:rPr>
        <w:t xml:space="preserve">Alt. B: </w:t>
      </w:r>
      <w:r w:rsidRPr="004D4F61">
        <w:rPr>
          <w:b/>
          <w:bCs/>
        </w:rPr>
        <w:t>Set A is defined as a set of NZP-CSI-RS-</w:t>
      </w:r>
      <w:proofErr w:type="spellStart"/>
      <w:r w:rsidRPr="004D4F61">
        <w:rPr>
          <w:b/>
          <w:bCs/>
        </w:rPr>
        <w:t>ResourceId</w:t>
      </w:r>
      <w:proofErr w:type="spellEnd"/>
      <w:r w:rsidRPr="004D4F61">
        <w:rPr>
          <w:b/>
          <w:bCs/>
        </w:rPr>
        <w:t xml:space="preserve"> or SSB-Index and the UE can derive the TCI states based on the TCI state list configuration where the resources in set A can be QCL sources.</w:t>
      </w:r>
    </w:p>
    <w:p w14:paraId="589F805F" w14:textId="3670FF1C" w:rsidR="00472FC6" w:rsidRPr="00976653" w:rsidRDefault="00637696" w:rsidP="00976653">
      <w:pPr>
        <w:pStyle w:val="ListParagraph"/>
        <w:numPr>
          <w:ilvl w:val="0"/>
          <w:numId w:val="40"/>
        </w:numPr>
        <w:rPr>
          <w:b/>
          <w:bCs/>
        </w:rPr>
      </w:pPr>
      <w:r w:rsidRPr="00976653">
        <w:rPr>
          <w:b/>
          <w:bCs/>
        </w:rPr>
        <w:t xml:space="preserve">Set B may be configured via an association to set A or independently. </w:t>
      </w:r>
    </w:p>
    <w:p w14:paraId="52C6F95E" w14:textId="77777777" w:rsidR="00637696" w:rsidRPr="00637696" w:rsidRDefault="00637696" w:rsidP="00637696">
      <w:pPr>
        <w:spacing w:before="240"/>
        <w:rPr>
          <w:b/>
          <w:bCs/>
        </w:rPr>
      </w:pPr>
    </w:p>
    <w:p w14:paraId="740BC3E2" w14:textId="561A2179" w:rsidR="001512A5" w:rsidRPr="006F033E" w:rsidRDefault="001512A5" w:rsidP="001512A5">
      <w:pPr>
        <w:pStyle w:val="Heading4"/>
      </w:pPr>
      <w:r>
        <w:t xml:space="preserve">Observation and Prediction Window </w:t>
      </w:r>
      <w:r w:rsidR="00196BF5">
        <w:t xml:space="preserve">Configuration </w:t>
      </w:r>
      <w:r>
        <w:t>for BM-Case 2</w:t>
      </w:r>
    </w:p>
    <w:p w14:paraId="638C0E45" w14:textId="0A87EC3E" w:rsidR="00472FC6"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3D1C8A">
        <w:t xml:space="preserve">The UE will also need to inform the gNB of the supported prediction window length. An option is for the gNB to configure the prediction </w:t>
      </w:r>
      <w:r w:rsidR="00A06922">
        <w:t>window,</w:t>
      </w:r>
      <w:r w:rsidR="003D1C8A">
        <w:t xml:space="preserve"> but this may also depend on the capabilities and performance limitations of the </w:t>
      </w:r>
      <w:r w:rsidR="00D1134B">
        <w:t>UE-side</w:t>
      </w:r>
      <w:r w:rsidR="003D1C8A">
        <w:t xml:space="preserve"> model that is used. Therefore, the UE may need to inform some UE capabilities related to supported prediction window length. </w:t>
      </w:r>
    </w:p>
    <w:p w14:paraId="04AFAD8C" w14:textId="69DE737C" w:rsidR="00472FC6" w:rsidRPr="00F93E70" w:rsidRDefault="003D1C8A" w:rsidP="00976653">
      <w:pPr>
        <w:pStyle w:val="ListParagraph"/>
        <w:numPr>
          <w:ilvl w:val="0"/>
          <w:numId w:val="19"/>
        </w:numPr>
        <w:spacing w:before="240"/>
        <w:rPr>
          <w:b/>
          <w:bCs/>
        </w:rPr>
      </w:pPr>
      <w:r w:rsidRPr="00F93E70">
        <w:rPr>
          <w:b/>
          <w:bCs/>
        </w:rPr>
        <w:t xml:space="preserve">For a </w:t>
      </w:r>
      <w:r w:rsidR="00D1134B">
        <w:rPr>
          <w:b/>
          <w:bCs/>
        </w:rPr>
        <w:t>UE-side</w:t>
      </w:r>
      <w:r w:rsidRPr="00F93E70">
        <w:rPr>
          <w:b/>
          <w:bCs/>
        </w:rPr>
        <w:t xml:space="preserve"> AI/ML model, for BM-Case 2, UE may be configured with an observation window by the network. The prediction window configuration may be based on UE capability on the length of the window that the </w:t>
      </w:r>
      <w:r w:rsidR="00D1134B">
        <w:rPr>
          <w:b/>
          <w:bCs/>
        </w:rPr>
        <w:t>UE-side</w:t>
      </w:r>
      <w:r w:rsidRPr="00F93E70">
        <w:rPr>
          <w:b/>
          <w:bCs/>
        </w:rPr>
        <w:t xml:space="preserve"> model can support. </w:t>
      </w:r>
    </w:p>
    <w:p w14:paraId="6DA65994" w14:textId="77777777" w:rsidR="00691D64" w:rsidRDefault="00691D64" w:rsidP="00862FD1"/>
    <w:p w14:paraId="02491737" w14:textId="5E9C5E52" w:rsidR="00790975" w:rsidRPr="00EF79F1" w:rsidRDefault="00790975" w:rsidP="00D81953">
      <w:pPr>
        <w:pStyle w:val="Heading3"/>
      </w:pPr>
      <w:r w:rsidRPr="00EF79F1">
        <w:t>L1-Measurement Averaging</w:t>
      </w:r>
    </w:p>
    <w:p w14:paraId="1947C777" w14:textId="51D47EE8" w:rsidR="00854B4F" w:rsidRDefault="00854B4F" w:rsidP="00862FD1">
      <w:r>
        <w:t xml:space="preserve">For both UE and </w:t>
      </w:r>
      <w:r w:rsidR="00D1134B">
        <w:t>network-</w:t>
      </w:r>
      <w:r>
        <w:t xml:space="preserve">side AI/ML models, one common issue that RAN1 should further discuss is the number of measurements that are needed for each beam in set B. An option is to consider one-shot measurements on the beams in set B and sending the corresponding L1 report. However, some averaging, as in the case of measurements for L3 mobility may also be useful for stable AI/ML model operation over time. Therefore, the need for L1 measurement averaging should be further discussed. </w:t>
      </w:r>
    </w:p>
    <w:p w14:paraId="660BBD35" w14:textId="13E2EFAF" w:rsidR="00CC0872" w:rsidRPr="00453694" w:rsidRDefault="00BD4ADB" w:rsidP="00976653">
      <w:pPr>
        <w:pStyle w:val="ListParagraph"/>
        <w:numPr>
          <w:ilvl w:val="0"/>
          <w:numId w:val="19"/>
        </w:numPr>
        <w:rPr>
          <w:b/>
          <w:bCs/>
        </w:rPr>
      </w:pPr>
      <w:r w:rsidRPr="00453694">
        <w:rPr>
          <w:b/>
          <w:bCs/>
        </w:rPr>
        <w:lastRenderedPageBreak/>
        <w:t xml:space="preserve">RAN1 should further discuss if one-shot L1 measurements are used for </w:t>
      </w:r>
      <w:proofErr w:type="gramStart"/>
      <w:r w:rsidRPr="00453694">
        <w:rPr>
          <w:b/>
          <w:bCs/>
        </w:rPr>
        <w:t>set</w:t>
      </w:r>
      <w:proofErr w:type="gramEnd"/>
      <w:r w:rsidRPr="00453694">
        <w:rPr>
          <w:b/>
          <w:bCs/>
        </w:rPr>
        <w:t xml:space="preserve"> B beams or if averaging of L1 measurements over time is needed. </w:t>
      </w:r>
    </w:p>
    <w:p w14:paraId="7125AE15" w14:textId="575F54C2" w:rsidR="009428B3" w:rsidRDefault="00DE276A" w:rsidP="009428B3">
      <w:pPr>
        <w:pStyle w:val="Heading1"/>
      </w:pPr>
      <w:r>
        <w:t>Support of</w:t>
      </w:r>
      <w:r w:rsidR="00D92055">
        <w:t xml:space="preserve"> </w:t>
      </w:r>
      <w:r w:rsidR="00691D64">
        <w:t>LCM Related Aspects</w:t>
      </w:r>
      <w:r>
        <w:t xml:space="preserve"> for B</w:t>
      </w:r>
      <w:r w:rsidR="005C228D">
        <w:t>eam Management Use-cases</w:t>
      </w:r>
    </w:p>
    <w:p w14:paraId="6D5BD87E" w14:textId="6CE76DFC"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rsidR="00AF5EA9">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t>Data Collection</w:t>
      </w:r>
    </w:p>
    <w:p w14:paraId="4395A7B9" w14:textId="32F6E350"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AF5EA9">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B1032C">
            <w:pPr>
              <w:numPr>
                <w:ilvl w:val="0"/>
                <w:numId w:val="13"/>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B1032C">
            <w:pPr>
              <w:numPr>
                <w:ilvl w:val="1"/>
                <w:numId w:val="13"/>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B1032C">
            <w:pPr>
              <w:numPr>
                <w:ilvl w:val="1"/>
                <w:numId w:val="13"/>
              </w:numPr>
              <w:spacing w:before="0" w:after="0" w:line="240" w:lineRule="auto"/>
              <w:rPr>
                <w:lang w:val="en-US" w:eastAsia="zh-CN"/>
              </w:rPr>
            </w:pPr>
            <w:r w:rsidRPr="00626B99">
              <w:rPr>
                <w:lang w:val="en-US" w:eastAsia="zh-CN"/>
              </w:rPr>
              <w:t>NW-side model</w:t>
            </w:r>
          </w:p>
          <w:p w14:paraId="0E85E98E"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B1032C">
            <w:pPr>
              <w:numPr>
                <w:ilvl w:val="2"/>
                <w:numId w:val="13"/>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B1032C">
            <w:pPr>
              <w:numPr>
                <w:ilvl w:val="1"/>
                <w:numId w:val="13"/>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B1032C">
            <w:pPr>
              <w:numPr>
                <w:ilvl w:val="1"/>
                <w:numId w:val="13"/>
              </w:numPr>
              <w:spacing w:before="0" w:after="0" w:line="240" w:lineRule="auto"/>
              <w:rPr>
                <w:lang w:val="en-US" w:eastAsia="zh-CN"/>
              </w:rPr>
            </w:pPr>
            <w:r>
              <w:rPr>
                <w:lang w:val="en-US" w:eastAsia="zh-CN"/>
              </w:rPr>
              <w:t>Overhead reduction</w:t>
            </w:r>
          </w:p>
          <w:p w14:paraId="11900F85" w14:textId="77777777" w:rsidR="00CB617F" w:rsidRDefault="00CB617F" w:rsidP="00B1032C">
            <w:pPr>
              <w:numPr>
                <w:ilvl w:val="2"/>
                <w:numId w:val="13"/>
              </w:numPr>
              <w:spacing w:before="0" w:after="0" w:line="240" w:lineRule="auto"/>
              <w:rPr>
                <w:lang w:val="en-US" w:eastAsia="zh-CN"/>
              </w:rPr>
            </w:pPr>
            <w:r>
              <w:rPr>
                <w:lang w:val="en-US" w:eastAsia="zh-CN"/>
              </w:rPr>
              <w:t>Compression or omission/deletion of data</w:t>
            </w:r>
          </w:p>
          <w:p w14:paraId="5EB02BDE" w14:textId="77777777" w:rsidR="00CB617F" w:rsidRDefault="00CB617F" w:rsidP="00B1032C">
            <w:pPr>
              <w:numPr>
                <w:ilvl w:val="1"/>
                <w:numId w:val="13"/>
              </w:numPr>
              <w:spacing w:before="0" w:after="0" w:line="240" w:lineRule="auto"/>
              <w:rPr>
                <w:lang w:val="en-US" w:eastAsia="zh-CN"/>
              </w:rPr>
            </w:pPr>
            <w:r>
              <w:rPr>
                <w:lang w:val="en-US" w:eastAsia="zh-CN"/>
              </w:rPr>
              <w:t xml:space="preserve">Reporting Options </w:t>
            </w:r>
          </w:p>
          <w:p w14:paraId="278FD996" w14:textId="77777777" w:rsidR="00CB617F" w:rsidRDefault="00CB617F" w:rsidP="00B1032C">
            <w:pPr>
              <w:numPr>
                <w:ilvl w:val="2"/>
                <w:numId w:val="13"/>
              </w:numPr>
              <w:spacing w:before="0" w:after="0" w:line="240" w:lineRule="auto"/>
              <w:rPr>
                <w:lang w:val="en-US" w:eastAsia="zh-CN"/>
              </w:rPr>
            </w:pPr>
            <w:r>
              <w:rPr>
                <w:lang w:val="en-US" w:eastAsia="zh-CN"/>
              </w:rPr>
              <w:t>L1-signalling</w:t>
            </w:r>
          </w:p>
          <w:p w14:paraId="325F4B53" w14:textId="7FD3E2E0" w:rsidR="00CB617F" w:rsidRPr="00070434" w:rsidRDefault="00CB617F" w:rsidP="00B1032C">
            <w:pPr>
              <w:numPr>
                <w:ilvl w:val="2"/>
                <w:numId w:val="13"/>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FB17792" w:rsidR="005008AB" w:rsidRPr="005008AB" w:rsidRDefault="005008AB" w:rsidP="00CA2E9F">
      <w:pPr>
        <w:pStyle w:val="Heading3"/>
      </w:pPr>
      <w:r w:rsidRPr="005008AB">
        <w:t>NW-side</w:t>
      </w:r>
      <w:r w:rsidR="00CA2E9F">
        <w:t>d</w:t>
      </w:r>
      <w:r w:rsidRPr="005008AB">
        <w:t xml:space="preserve"> AI/ML model:</w:t>
      </w:r>
    </w:p>
    <w:p w14:paraId="5CBA15D2" w14:textId="71247C26" w:rsidR="00D47C2C" w:rsidRPr="00706476" w:rsidRDefault="00D47C2C" w:rsidP="00D47C2C">
      <w:pPr>
        <w:spacing w:before="240"/>
      </w:pPr>
      <w:r>
        <w:t xml:space="preserve">The size of the L1 report is agreed to be increased from the current maximum of 4 beams. Based on the configured set B, the size of the L1 report for inference may be variable i.e., the gNB may configure all beams in set B to be reported in a single reporting instance or it may configure a subset to be reported in a single reporting instance. </w:t>
      </w:r>
    </w:p>
    <w:p w14:paraId="69E3EEA1" w14:textId="10F0F6CF" w:rsidR="00D47C2C" w:rsidRDefault="00D47C2C" w:rsidP="00976653">
      <w:pPr>
        <w:pStyle w:val="ListParagraph"/>
        <w:numPr>
          <w:ilvl w:val="0"/>
          <w:numId w:val="19"/>
        </w:numPr>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sidR="00D54F27">
        <w:rPr>
          <w:b/>
          <w:bCs/>
        </w:rPr>
        <w:t xml:space="preserve"> or</w:t>
      </w:r>
      <w:r>
        <w:rPr>
          <w:b/>
          <w:bCs/>
        </w:rPr>
        <w:t xml:space="preserve"> implicit based on measurement resources</w:t>
      </w:r>
      <w:r w:rsidRPr="00F93E70">
        <w:rPr>
          <w:b/>
          <w:bCs/>
        </w:rPr>
        <w:t xml:space="preserve"> configured to the UE. </w:t>
      </w:r>
    </w:p>
    <w:p w14:paraId="4C048FC2" w14:textId="77777777" w:rsidR="00D47C2C" w:rsidRDefault="00D47C2C" w:rsidP="00CB617F"/>
    <w:p w14:paraId="1949CE47" w14:textId="558A0EF0" w:rsidR="00D47C2C" w:rsidRDefault="00D47C2C" w:rsidP="00CB617F">
      <w:r>
        <w:t>Furthermore, the report size may also depend on the type of data being collected i.e., it may be different for model monitoring than for inferencing</w:t>
      </w:r>
      <w:r w:rsidR="00574CEF">
        <w:t>, or training</w:t>
      </w:r>
      <w:r>
        <w:t xml:space="preserve">. </w:t>
      </w:r>
    </w:p>
    <w:p w14:paraId="74E05216" w14:textId="5CD1A0CE" w:rsidR="00D47C2C" w:rsidRPr="00A00543" w:rsidRDefault="00A00543" w:rsidP="00976653">
      <w:pPr>
        <w:pStyle w:val="ListParagraph"/>
        <w:numPr>
          <w:ilvl w:val="0"/>
          <w:numId w:val="19"/>
        </w:numPr>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056C2A9C" w14:textId="77777777" w:rsidR="00A00543" w:rsidRDefault="00A00543" w:rsidP="00A00543"/>
    <w:p w14:paraId="34171FE8" w14:textId="791EAAFC" w:rsidR="009F229A" w:rsidRDefault="009F229A" w:rsidP="00A00543">
      <w:r>
        <w:lastRenderedPageBreak/>
        <w:t xml:space="preserve">Since different data types may have different purposes and associated latency requirements, the containers for beam reporting </w:t>
      </w:r>
      <w:r w:rsidR="004415CC">
        <w:t xml:space="preserve">from UE to gNB should be dependent on the data collection type. For training data collection, the latency requirements may not be of the same time scale as for inference therefore, while </w:t>
      </w:r>
      <w:r w:rsidR="00F80DD3">
        <w:t xml:space="preserve">data collection for </w:t>
      </w:r>
      <w:r w:rsidR="004415CC">
        <w:t xml:space="preserve">inference </w:t>
      </w:r>
      <w:r w:rsidR="00F80DD3">
        <w:t>may benefit from faster reporting, using L1, data collection for training may use higher layer signalling.</w:t>
      </w:r>
    </w:p>
    <w:p w14:paraId="26FBA701" w14:textId="5278F9A6" w:rsidR="009F229A" w:rsidRPr="00C744FF" w:rsidRDefault="00F80DD3" w:rsidP="00976653">
      <w:pPr>
        <w:pStyle w:val="ListParagraph"/>
        <w:numPr>
          <w:ilvl w:val="0"/>
          <w:numId w:val="19"/>
        </w:numPr>
      </w:pPr>
      <w:r>
        <w:rPr>
          <w:b/>
          <w:bCs/>
        </w:rPr>
        <w:t xml:space="preserve">The </w:t>
      </w:r>
      <w:r w:rsidR="00B67996">
        <w:rPr>
          <w:b/>
          <w:bCs/>
        </w:rPr>
        <w:t xml:space="preserve">container for UE beam reporting should be dependent on the type of collected data i.e., inference/model monitoring data collection should use L1 based reporting, while </w:t>
      </w:r>
      <w:r w:rsidR="00C744FF">
        <w:rPr>
          <w:b/>
          <w:bCs/>
        </w:rPr>
        <w:t xml:space="preserve">data collection for training should use RRC or MAC-CE based reporting. </w:t>
      </w:r>
    </w:p>
    <w:p w14:paraId="68CBF4C4" w14:textId="77777777" w:rsidR="00C744FF" w:rsidRDefault="00C744FF" w:rsidP="00C744FF">
      <w:pPr>
        <w:pStyle w:val="ListParagraph"/>
        <w:numPr>
          <w:ilvl w:val="0"/>
          <w:numId w:val="0"/>
        </w:numPr>
        <w:ind w:left="720"/>
      </w:pPr>
    </w:p>
    <w:p w14:paraId="6E88B840" w14:textId="48DE1506"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w:t>
      </w:r>
    </w:p>
    <w:p w14:paraId="6F99B034" w14:textId="50A1D787" w:rsidR="009B33AC" w:rsidRPr="00453694" w:rsidRDefault="00996E74" w:rsidP="1C2A5894">
      <w:pPr>
        <w:pStyle w:val="ListParagraph"/>
        <w:rPr>
          <w:b/>
          <w:bCs/>
        </w:rPr>
      </w:pPr>
      <w:r w:rsidRPr="00453694">
        <w:rPr>
          <w:b/>
          <w:bCs/>
        </w:rPr>
        <w:t xml:space="preserve">For data collection for a network-side model, </w:t>
      </w:r>
      <w:r w:rsidR="00710696" w:rsidRPr="00453694">
        <w:rPr>
          <w:b/>
          <w:bCs/>
        </w:rPr>
        <w:t>further discuss the benefits of the UE reporting</w:t>
      </w:r>
      <w:r w:rsidR="00C629CE">
        <w:rPr>
          <w:b/>
          <w:bCs/>
        </w:rPr>
        <w:t xml:space="preserve"> assistance information e.g.,</w:t>
      </w:r>
      <w:r w:rsidR="00710696" w:rsidRPr="00453694">
        <w:rPr>
          <w:b/>
          <w:bCs/>
        </w:rPr>
        <w:t xml:space="preserve"> Rx beam assumption for L1 measurement </w:t>
      </w:r>
      <w:r w:rsidR="008054D9">
        <w:rPr>
          <w:b/>
          <w:bCs/>
        </w:rPr>
        <w:t xml:space="preserve">for the beams configured for </w:t>
      </w:r>
      <w:r w:rsidR="00B01FB9">
        <w:rPr>
          <w:b/>
          <w:bCs/>
        </w:rPr>
        <w:t xml:space="preserve">measurement and </w:t>
      </w:r>
      <w:r w:rsidR="008054D9">
        <w:rPr>
          <w:b/>
          <w:bCs/>
        </w:rPr>
        <w:t>reporting</w:t>
      </w:r>
      <w:r w:rsidR="00710696" w:rsidRPr="00453694">
        <w:rPr>
          <w:b/>
          <w:bCs/>
        </w:rPr>
        <w:t xml:space="preserve">. </w:t>
      </w:r>
    </w:p>
    <w:p w14:paraId="5318ADBF" w14:textId="49126696" w:rsidR="00991880" w:rsidRPr="00976653" w:rsidRDefault="00991880" w:rsidP="00976653">
      <w:pPr>
        <w:spacing w:before="240"/>
        <w:rPr>
          <w:b/>
          <w:bCs/>
        </w:rPr>
      </w:pPr>
      <w:r>
        <w:t>In addition, whether or how the Rx beam assumption for training data collection is also used for the inference phase for measurement of set B of beams should also be further discussed.</w:t>
      </w:r>
      <w:r w:rsidR="00AC2A44">
        <w:t xml:space="preserve"> Given that, in general, training data </w:t>
      </w:r>
      <w:r w:rsidR="00D828CF">
        <w:t xml:space="preserve">is </w:t>
      </w:r>
      <w:r w:rsidR="00AC2A44">
        <w:t xml:space="preserve">obtained </w:t>
      </w:r>
      <w:r w:rsidR="00D828CF">
        <w:t>based on measurements reported by different UEs</w:t>
      </w:r>
      <w:r w:rsidR="006844D0">
        <w:t>,</w:t>
      </w:r>
      <w:r w:rsidR="00544D63">
        <w:t xml:space="preserve"> the bas</w:t>
      </w:r>
      <w:r w:rsidR="00E40D7A">
        <w:t xml:space="preserve">eline operation may need to rely on model generalization using a diverse training data set. </w:t>
      </w:r>
      <w:r w:rsidR="004F65B3">
        <w:t>However, it would be worthwhile to study</w:t>
      </w:r>
      <w:r w:rsidR="000D60C8">
        <w:t xml:space="preserve"> if, even </w:t>
      </w:r>
      <w:r w:rsidR="00FF1100">
        <w:t>when assuming use of</w:t>
      </w:r>
      <w:r w:rsidR="000D60C8">
        <w:t xml:space="preserve"> diverse training dataset</w:t>
      </w:r>
      <w:r w:rsidR="00FF1100">
        <w:t>(s)</w:t>
      </w:r>
      <w:r w:rsidR="000D60C8">
        <w:t xml:space="preserve">, </w:t>
      </w:r>
      <w:r w:rsidR="00492DB6">
        <w:t>ensuring consistency regarding UE Rx beam between training and inference-related measurements</w:t>
      </w:r>
      <w:r w:rsidR="00FF1100">
        <w:t xml:space="preserve"> can provide benefits.</w:t>
      </w:r>
    </w:p>
    <w:p w14:paraId="47591423" w14:textId="1D28D063" w:rsidR="00174DC4" w:rsidRPr="00453694" w:rsidRDefault="00D55332" w:rsidP="21354A95">
      <w:pPr>
        <w:pStyle w:val="ListParagraph"/>
        <w:spacing w:before="240"/>
        <w:rPr>
          <w:b/>
          <w:bCs/>
        </w:rPr>
      </w:pPr>
      <w:r w:rsidRPr="00453694">
        <w:rPr>
          <w:b/>
          <w:bCs/>
        </w:rPr>
        <w:t xml:space="preserve">RAN1 should further discuss </w:t>
      </w:r>
      <w:r w:rsidR="004830D8">
        <w:rPr>
          <w:b/>
          <w:bCs/>
        </w:rPr>
        <w:t xml:space="preserve">if and </w:t>
      </w:r>
      <w:r w:rsidRPr="00453694">
        <w:rPr>
          <w:b/>
          <w:bCs/>
        </w:rPr>
        <w:t xml:space="preserve">how </w:t>
      </w:r>
      <w:r w:rsidR="009F28CC">
        <w:rPr>
          <w:b/>
          <w:bCs/>
        </w:rPr>
        <w:t xml:space="preserve">consistency regarding </w:t>
      </w:r>
      <w:r w:rsidRPr="00453694">
        <w:rPr>
          <w:b/>
          <w:bCs/>
        </w:rPr>
        <w:t xml:space="preserve">UE </w:t>
      </w:r>
      <w:r w:rsidR="00174DC4" w:rsidRPr="00453694">
        <w:rPr>
          <w:b/>
          <w:bCs/>
        </w:rPr>
        <w:t xml:space="preserve">Rx beam assumption </w:t>
      </w:r>
      <w:r w:rsidRPr="00453694">
        <w:rPr>
          <w:b/>
          <w:bCs/>
        </w:rPr>
        <w:t>can be maintained for measurement</w:t>
      </w:r>
      <w:r w:rsidR="009F28CC">
        <w:rPr>
          <w:b/>
          <w:bCs/>
        </w:rPr>
        <w:t>s</w:t>
      </w:r>
      <w:r w:rsidRPr="00453694">
        <w:rPr>
          <w:b/>
          <w:bCs/>
        </w:rPr>
        <w:t xml:space="preserve"> for </w:t>
      </w:r>
      <w:r w:rsidR="009F28CC">
        <w:rPr>
          <w:b/>
          <w:bCs/>
        </w:rPr>
        <w:t xml:space="preserve">training </w:t>
      </w:r>
      <w:r w:rsidRPr="00453694">
        <w:rPr>
          <w:b/>
          <w:bCs/>
        </w:rPr>
        <w:t xml:space="preserve">data collection and for measurement of set B for </w:t>
      </w:r>
      <w:r w:rsidR="00165F06">
        <w:rPr>
          <w:b/>
          <w:bCs/>
        </w:rPr>
        <w:t>inference</w:t>
      </w:r>
      <w:r w:rsidR="00D1134B">
        <w:rPr>
          <w:b/>
          <w:bCs/>
        </w:rPr>
        <w:t>.</w:t>
      </w:r>
    </w:p>
    <w:p w14:paraId="62726631" w14:textId="77777777" w:rsidR="00EA0CF1" w:rsidRDefault="00EA0CF1" w:rsidP="008C746C">
      <w:pPr>
        <w:rPr>
          <w:b/>
          <w:bCs/>
          <w:u w:val="single"/>
        </w:rPr>
      </w:pPr>
    </w:p>
    <w:p w14:paraId="5F0CD128" w14:textId="77777777" w:rsidR="00A12270" w:rsidRPr="00A12270" w:rsidRDefault="00B1465A" w:rsidP="008C746C">
      <w:r>
        <w:t>During RAN1 #117 meeting, the following FL Proposal was discussed w</w:t>
      </w:r>
      <w:r w:rsidR="00A12270">
        <w:t>ithout conclusion:</w:t>
      </w:r>
      <w:r w:rsidR="00A12270">
        <w:br/>
      </w:r>
    </w:p>
    <w:tbl>
      <w:tblPr>
        <w:tblStyle w:val="TableGrid"/>
        <w:tblW w:w="0" w:type="auto"/>
        <w:tblLook w:val="04A0" w:firstRow="1" w:lastRow="0" w:firstColumn="1" w:lastColumn="0" w:noHBand="0" w:noVBand="1"/>
      </w:tblPr>
      <w:tblGrid>
        <w:gridCol w:w="10160"/>
      </w:tblGrid>
      <w:tr w:rsidR="00A12270" w14:paraId="0822CF01" w14:textId="77777777" w:rsidTr="00A12270">
        <w:tc>
          <w:tcPr>
            <w:tcW w:w="10160" w:type="dxa"/>
          </w:tcPr>
          <w:p w14:paraId="290751D3" w14:textId="77777777" w:rsidR="00A12270" w:rsidRDefault="00A12270" w:rsidP="00A12270">
            <w:pPr>
              <w:rPr>
                <w:rFonts w:eastAsia="Times New Roman"/>
                <w:lang w:val="en-US" w:eastAsia="zh-CN"/>
              </w:rPr>
            </w:pPr>
            <w:r w:rsidRPr="00CF586E">
              <w:rPr>
                <w:lang w:val="en-US"/>
              </w:rPr>
              <w:t xml:space="preserve">For content for data collection </w:t>
            </w:r>
            <w:r w:rsidRPr="00D47B64">
              <w:rPr>
                <w:highlight w:val="yellow"/>
                <w:lang w:val="en-US"/>
              </w:rPr>
              <w:t>for training</w:t>
            </w:r>
            <w:r>
              <w:rPr>
                <w:lang w:val="en-US"/>
              </w:rPr>
              <w:t xml:space="preserve"> </w:t>
            </w:r>
            <w:r w:rsidRPr="00CF586E">
              <w:rPr>
                <w:lang w:val="en-US"/>
              </w:rPr>
              <w:t>for NW-sided model,</w:t>
            </w:r>
            <w:r w:rsidRPr="00CF586E">
              <w:t xml:space="preserve"> </w:t>
            </w:r>
            <w:r>
              <w:t xml:space="preserve">at least </w:t>
            </w:r>
            <w:r w:rsidRPr="00CF586E">
              <w:rPr>
                <w:rFonts w:eastAsia="Times New Roman"/>
                <w:lang w:val="en-US" w:eastAsia="zh-CN"/>
              </w:rPr>
              <w:t>for BM-Case 1</w:t>
            </w:r>
            <w:r>
              <w:rPr>
                <w:rFonts w:eastAsia="Times New Roman"/>
                <w:lang w:val="en-US" w:eastAsia="zh-CN"/>
              </w:rPr>
              <w:t xml:space="preserve"> </w:t>
            </w:r>
            <w:r w:rsidRPr="002611F3">
              <w:rPr>
                <w:rFonts w:eastAsia="Times New Roman"/>
                <w:highlight w:val="yellow"/>
                <w:lang w:val="en-US" w:eastAsia="zh-CN"/>
              </w:rPr>
              <w:t>per instance</w:t>
            </w:r>
            <w:r w:rsidRPr="00CF586E">
              <w:rPr>
                <w:rFonts w:eastAsia="Times New Roman"/>
                <w:lang w:val="en-US" w:eastAsia="zh-CN"/>
              </w:rPr>
              <w:t xml:space="preserve">, </w:t>
            </w:r>
            <w:r>
              <w:rPr>
                <w:rFonts w:eastAsia="Times New Roman"/>
                <w:lang w:val="en-US" w:eastAsia="zh-CN"/>
              </w:rPr>
              <w:t xml:space="preserve">further study </w:t>
            </w:r>
            <w:r w:rsidRPr="00CF586E">
              <w:rPr>
                <w:rFonts w:eastAsia="Times New Roman"/>
                <w:lang w:val="en-US" w:eastAsia="zh-CN"/>
              </w:rPr>
              <w:t>the following options:</w:t>
            </w:r>
          </w:p>
          <w:p w14:paraId="18DAC700" w14:textId="77777777" w:rsidR="00A12270" w:rsidRDefault="00A12270" w:rsidP="00A12270">
            <w:pPr>
              <w:rPr>
                <w:rFonts w:eastAsia="Times New Roman"/>
                <w:lang w:val="en-US" w:eastAsia="zh-CN"/>
              </w:rPr>
            </w:pPr>
            <w:r>
              <w:rPr>
                <w:rFonts w:eastAsia="Times New Roman"/>
                <w:lang w:val="en-US" w:eastAsia="zh-CN"/>
              </w:rPr>
              <w:t xml:space="preserve">Note: the intention is for higher layer report </w:t>
            </w:r>
          </w:p>
          <w:p w14:paraId="1C10F915" w14:textId="77777777" w:rsidR="00A12270" w:rsidRPr="00CF586E" w:rsidRDefault="00A12270" w:rsidP="00A12270">
            <w:pPr>
              <w:pStyle w:val="ListParagraph"/>
              <w:numPr>
                <w:ilvl w:val="0"/>
                <w:numId w:val="20"/>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1: L1-RSRPs </w:t>
            </w:r>
            <w:r>
              <w:rPr>
                <w:rFonts w:eastAsia="Times New Roman"/>
                <w:lang w:eastAsia="zh-CN"/>
              </w:rPr>
              <w:t>from RS resources from one or two sets of beams configured to UE</w:t>
            </w:r>
          </w:p>
          <w:p w14:paraId="5230694E" w14:textId="77777777" w:rsidR="00A12270" w:rsidRDefault="00A12270" w:rsidP="00A12270">
            <w:pPr>
              <w:pStyle w:val="ListParagraph"/>
              <w:numPr>
                <w:ilvl w:val="1"/>
                <w:numId w:val="20"/>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2644A489" w14:textId="77777777" w:rsidR="00A12270" w:rsidRDefault="00A12270" w:rsidP="00A12270">
            <w:pPr>
              <w:pStyle w:val="ListParagraph"/>
              <w:numPr>
                <w:ilvl w:val="1"/>
                <w:numId w:val="20"/>
              </w:numPr>
              <w:spacing w:after="180"/>
              <w:rPr>
                <w:rFonts w:eastAsia="Times New Roman"/>
                <w:lang w:eastAsia="zh-CN"/>
              </w:rPr>
            </w:pPr>
            <w:r>
              <w:rPr>
                <w:rFonts w:eastAsia="Times New Roman"/>
                <w:lang w:eastAsia="zh-CN"/>
              </w:rPr>
              <w:t>Note: overhead reduction is not precluded.</w:t>
            </w:r>
          </w:p>
          <w:p w14:paraId="3268F563" w14:textId="77777777" w:rsidR="00A12270" w:rsidRPr="00CF586E" w:rsidRDefault="00A12270" w:rsidP="00A12270">
            <w:pPr>
              <w:pStyle w:val="ListParagraph"/>
              <w:numPr>
                <w:ilvl w:val="0"/>
                <w:numId w:val="20"/>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2: L1-RSRPs </w:t>
            </w:r>
            <w:r>
              <w:rPr>
                <w:rFonts w:eastAsia="Times New Roman"/>
                <w:lang w:eastAsia="zh-CN"/>
              </w:rPr>
              <w:t>from RS resources from one set of beams configured to UE, and beam information of Top K from RS resources from another set of beams</w:t>
            </w:r>
          </w:p>
          <w:p w14:paraId="7F9A93BA" w14:textId="77777777" w:rsidR="00A12270" w:rsidRPr="00461349" w:rsidRDefault="00A12270" w:rsidP="00A12270">
            <w:pPr>
              <w:pStyle w:val="ListParagraph"/>
              <w:numPr>
                <w:ilvl w:val="1"/>
                <w:numId w:val="20"/>
              </w:numPr>
              <w:spacing w:after="180"/>
              <w:rPr>
                <w:rFonts w:eastAsia="Times New Roman"/>
                <w:lang w:eastAsia="zh-CN"/>
              </w:rPr>
            </w:pPr>
            <w:r w:rsidRPr="00461349">
              <w:rPr>
                <w:rFonts w:eastAsia="Times New Roman"/>
                <w:lang w:eastAsia="zh-CN"/>
              </w:rPr>
              <w:t>K is configurable. FFS: K values</w:t>
            </w:r>
          </w:p>
          <w:p w14:paraId="682252AF" w14:textId="77777777" w:rsidR="00A12270" w:rsidRDefault="00A12270" w:rsidP="00A12270">
            <w:pPr>
              <w:pStyle w:val="ListParagraph"/>
              <w:numPr>
                <w:ilvl w:val="1"/>
                <w:numId w:val="20"/>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07CAF731" w14:textId="77777777" w:rsidR="00A12270" w:rsidRDefault="00A12270" w:rsidP="00A12270">
            <w:pPr>
              <w:pStyle w:val="ListParagraph"/>
              <w:numPr>
                <w:ilvl w:val="1"/>
                <w:numId w:val="20"/>
              </w:numPr>
              <w:spacing w:after="180"/>
              <w:rPr>
                <w:rFonts w:eastAsia="Times New Roman"/>
                <w:lang w:eastAsia="zh-CN"/>
              </w:rPr>
            </w:pPr>
            <w:r>
              <w:rPr>
                <w:rFonts w:eastAsia="Times New Roman"/>
                <w:lang w:eastAsia="zh-CN"/>
              </w:rPr>
              <w:t>Note: overhead reduction is not precluded.</w:t>
            </w:r>
          </w:p>
          <w:p w14:paraId="44A85071" w14:textId="3F3851A3" w:rsidR="00A12270" w:rsidRPr="00976653" w:rsidRDefault="00A12270" w:rsidP="00976653">
            <w:pPr>
              <w:pStyle w:val="ListParagraph"/>
              <w:numPr>
                <w:ilvl w:val="0"/>
                <w:numId w:val="20"/>
              </w:numPr>
              <w:rPr>
                <w:sz w:val="18"/>
                <w:szCs w:val="18"/>
                <w:lang w:eastAsia="zh-CN"/>
              </w:rPr>
            </w:pPr>
            <w:r w:rsidRPr="00E201DD">
              <w:rPr>
                <w:rFonts w:eastAsia="Times New Roman"/>
                <w:lang w:eastAsia="zh-CN"/>
              </w:rPr>
              <w:t xml:space="preserve">FFS: how to define UE capability, </w:t>
            </w:r>
            <w:r>
              <w:rPr>
                <w:rFonts w:eastAsia="Times New Roman"/>
                <w:lang w:eastAsia="zh-CN"/>
              </w:rPr>
              <w:t>[</w:t>
            </w:r>
            <w:r w:rsidRPr="00E201DD">
              <w:rPr>
                <w:rFonts w:eastAsia="Times New Roman"/>
                <w:lang w:eastAsia="zh-CN"/>
              </w:rPr>
              <w:t>e.g., the max number of RS resources, the max number of L1-RSRPs, the max beam information of Top K</w:t>
            </w:r>
            <w:r>
              <w:rPr>
                <w:rFonts w:eastAsia="Times New Roman"/>
                <w:lang w:eastAsia="zh-CN"/>
              </w:rPr>
              <w:t>]</w:t>
            </w:r>
            <w:r w:rsidRPr="00E201DD">
              <w:rPr>
                <w:rFonts w:eastAsia="Times New Roman"/>
                <w:lang w:eastAsia="zh-CN"/>
              </w:rPr>
              <w:t xml:space="preserve"> </w:t>
            </w:r>
          </w:p>
        </w:tc>
      </w:tr>
    </w:tbl>
    <w:p w14:paraId="1647E21F" w14:textId="4F327DB1" w:rsidR="00B1465A" w:rsidRDefault="00B1465A" w:rsidP="008C746C"/>
    <w:p w14:paraId="7EAA270E" w14:textId="4C4EE25B" w:rsidR="00421F88" w:rsidRDefault="00B53A5E" w:rsidP="008C746C">
      <w:r>
        <w:t xml:space="preserve">The above proposal aims to define two options </w:t>
      </w:r>
      <w:r w:rsidR="004D22F7">
        <w:t xml:space="preserve">– the first assuming a regression model and another classification model. However, </w:t>
      </w:r>
      <w:r w:rsidR="00454C86">
        <w:t xml:space="preserve">in terms of training data, </w:t>
      </w:r>
      <w:r w:rsidR="00155987">
        <w:t xml:space="preserve">for a given set of beams, </w:t>
      </w:r>
      <w:r w:rsidR="00454C86">
        <w:t xml:space="preserve">the information reported per Opt. 1 </w:t>
      </w:r>
      <w:r w:rsidR="00155987">
        <w:t>(that includes L1-RSRP</w:t>
      </w:r>
      <w:r w:rsidR="000E7655">
        <w:t xml:space="preserve">s for the beams in the set) </w:t>
      </w:r>
      <w:r w:rsidR="00454C86">
        <w:t xml:space="preserve">can </w:t>
      </w:r>
      <w:r w:rsidR="000E7655">
        <w:t>be used</w:t>
      </w:r>
      <w:r w:rsidR="00454C86">
        <w:t xml:space="preserve"> to</w:t>
      </w:r>
      <w:r w:rsidR="00CE32FE">
        <w:t xml:space="preserve"> identify beams for the Top K</w:t>
      </w:r>
      <w:r w:rsidR="000E7655">
        <w:t xml:space="preserve"> from the RS </w:t>
      </w:r>
      <w:r w:rsidR="00A12C49">
        <w:t xml:space="preserve">resources for the set of beams. Thus, </w:t>
      </w:r>
      <w:r w:rsidR="00470452">
        <w:t xml:space="preserve">Opt. 1, </w:t>
      </w:r>
      <w:r w:rsidR="00470452">
        <w:lastRenderedPageBreak/>
        <w:t xml:space="preserve">where L1-RSRPs are reported from </w:t>
      </w:r>
      <w:r w:rsidR="00FF3593">
        <w:t>one or two</w:t>
      </w:r>
      <w:r w:rsidR="00470452">
        <w:t xml:space="preserve"> sets of beams, can be seen to </w:t>
      </w:r>
      <w:r w:rsidR="006707C2">
        <w:t xml:space="preserve">include Opt. 2. </w:t>
      </w:r>
      <w:r w:rsidR="00FF3593">
        <w:t>In fact, for</w:t>
      </w:r>
      <w:r w:rsidR="006707C2">
        <w:t xml:space="preserve"> Opt. 1</w:t>
      </w:r>
      <w:r w:rsidR="00FF3593">
        <w:t>, considering this is for NW-side model, it would</w:t>
      </w:r>
      <w:r w:rsidR="006707C2">
        <w:t xml:space="preserve"> </w:t>
      </w:r>
      <w:r w:rsidR="00FF3593">
        <w:t xml:space="preserve">be sufficient to </w:t>
      </w:r>
      <w:r w:rsidR="00145CE1">
        <w:t>have L1-RSRPs reported for a single set of beams – this set could effectively be a union of sets A and B – but transparent to the UE. Then, the NW</w:t>
      </w:r>
      <w:r w:rsidR="00A60739">
        <w:t>, with knowledge of the constitution of sets A and B can always determine the Top K beams in one set (set A) corresponding to the L1-RSRPs for the beams in another set (set B) of beams</w:t>
      </w:r>
      <w:r w:rsidR="008720BE">
        <w:t>, i.e., “beam information” for Top K beams is determined implicitly from the L1-RSRP reporting from the UE.</w:t>
      </w:r>
    </w:p>
    <w:p w14:paraId="595494B4" w14:textId="0F77675A" w:rsidR="004E5325" w:rsidRDefault="00784480" w:rsidP="00976653">
      <w:pPr>
        <w:pStyle w:val="ListParagraph"/>
        <w:numPr>
          <w:ilvl w:val="0"/>
          <w:numId w:val="19"/>
        </w:numPr>
        <w:rPr>
          <w:b/>
          <w:bCs/>
        </w:rPr>
      </w:pPr>
      <w:r w:rsidRPr="00784480">
        <w:rPr>
          <w:b/>
          <w:bCs/>
        </w:rPr>
        <w:t>For content for data collection for training for NW-sided model, for BM-Case 1 per instance</w:t>
      </w:r>
      <w:r>
        <w:rPr>
          <w:b/>
          <w:bCs/>
        </w:rPr>
        <w:t xml:space="preserve">, </w:t>
      </w:r>
      <w:r w:rsidR="004E5325">
        <w:rPr>
          <w:b/>
          <w:bCs/>
        </w:rPr>
        <w:t>support Opt. 1</w:t>
      </w:r>
      <w:r w:rsidR="004E5325" w:rsidRPr="004E5325">
        <w:rPr>
          <w:b/>
          <w:bCs/>
        </w:rPr>
        <w:t xml:space="preserve">: L1-RSRPs from RS resources from one </w:t>
      </w:r>
      <w:r w:rsidR="004E5325" w:rsidRPr="00976653">
        <w:rPr>
          <w:b/>
          <w:bCs/>
          <w:strike/>
          <w:color w:val="FF0000"/>
        </w:rPr>
        <w:t>or two</w:t>
      </w:r>
      <w:r w:rsidR="004E5325" w:rsidRPr="004E5325">
        <w:rPr>
          <w:b/>
          <w:bCs/>
        </w:rPr>
        <w:t xml:space="preserve"> set</w:t>
      </w:r>
      <w:r w:rsidR="004E5325" w:rsidRPr="00976653">
        <w:rPr>
          <w:b/>
          <w:bCs/>
          <w:strike/>
          <w:color w:val="FF0000"/>
        </w:rPr>
        <w:t>s</w:t>
      </w:r>
      <w:r w:rsidR="004E5325" w:rsidRPr="004E5325">
        <w:rPr>
          <w:b/>
          <w:bCs/>
        </w:rPr>
        <w:t xml:space="preserve"> of beams configured to UE</w:t>
      </w:r>
      <w:r w:rsidR="004E5325">
        <w:rPr>
          <w:b/>
          <w:bCs/>
        </w:rPr>
        <w:t>.</w:t>
      </w:r>
    </w:p>
    <w:p w14:paraId="7D12BD66" w14:textId="7EF7C86F" w:rsidR="008B33ED" w:rsidRDefault="004E5325" w:rsidP="00976653">
      <w:pPr>
        <w:pStyle w:val="ListParagraph"/>
        <w:numPr>
          <w:ilvl w:val="0"/>
          <w:numId w:val="42"/>
        </w:numPr>
        <w:rPr>
          <w:b/>
          <w:bCs/>
        </w:rPr>
      </w:pPr>
      <w:r>
        <w:rPr>
          <w:b/>
          <w:bCs/>
        </w:rPr>
        <w:t xml:space="preserve">The beam information for Top K beams </w:t>
      </w:r>
      <w:r w:rsidR="0058767D">
        <w:rPr>
          <w:b/>
          <w:bCs/>
        </w:rPr>
        <w:t xml:space="preserve">(corresponding to set A of beams, but transparent to the UE) </w:t>
      </w:r>
      <w:r w:rsidR="00652179">
        <w:rPr>
          <w:b/>
          <w:bCs/>
        </w:rPr>
        <w:t>can be</w:t>
      </w:r>
      <w:r w:rsidR="0058767D">
        <w:rPr>
          <w:b/>
          <w:bCs/>
        </w:rPr>
        <w:t xml:space="preserve"> determined implicitly</w:t>
      </w:r>
      <w:r w:rsidR="008B33ED">
        <w:rPr>
          <w:b/>
          <w:bCs/>
        </w:rPr>
        <w:t xml:space="preserve"> from the reported L1-RSRP values for set of beams measured. </w:t>
      </w:r>
    </w:p>
    <w:p w14:paraId="2F39C368" w14:textId="7B4FC541" w:rsidR="00784480" w:rsidRPr="00976653" w:rsidRDefault="008B33ED" w:rsidP="00976653">
      <w:pPr>
        <w:pStyle w:val="ListParagraph"/>
        <w:numPr>
          <w:ilvl w:val="0"/>
          <w:numId w:val="42"/>
        </w:numPr>
        <w:rPr>
          <w:b/>
          <w:bCs/>
        </w:rPr>
      </w:pPr>
      <w:r>
        <w:rPr>
          <w:b/>
          <w:bCs/>
        </w:rPr>
        <w:t xml:space="preserve">The set of beams configured to the UE </w:t>
      </w:r>
      <w:r w:rsidR="00967CFD">
        <w:rPr>
          <w:b/>
          <w:bCs/>
        </w:rPr>
        <w:t>can be the union of sets A and B of beams (transparent to the UE).</w:t>
      </w:r>
      <w:r w:rsidR="0058767D">
        <w:rPr>
          <w:b/>
          <w:bCs/>
        </w:rPr>
        <w:t xml:space="preserve">  </w:t>
      </w:r>
    </w:p>
    <w:p w14:paraId="600EE526" w14:textId="77777777" w:rsidR="00784480" w:rsidRDefault="00784480" w:rsidP="008C746C"/>
    <w:p w14:paraId="623ED84F" w14:textId="44814266" w:rsidR="001336FE" w:rsidRDefault="001336FE" w:rsidP="008C746C">
      <w:r>
        <w:t xml:space="preserve">The same </w:t>
      </w:r>
      <w:r w:rsidR="0030671D">
        <w:t xml:space="preserve">approach </w:t>
      </w:r>
      <w:r>
        <w:t>can be extended</w:t>
      </w:r>
      <w:r w:rsidR="0030671D">
        <w:t xml:space="preserve"> to BM-Case 2, with </w:t>
      </w:r>
      <w:r w:rsidR="00AD5485">
        <w:t xml:space="preserve">one or multiple sets of L1-RSRPs corresponding to </w:t>
      </w:r>
      <w:proofErr w:type="gramStart"/>
      <w:r w:rsidR="00AD5485">
        <w:t>one or multiple time</w:t>
      </w:r>
      <w:proofErr w:type="gramEnd"/>
      <w:r w:rsidR="00AD5485">
        <w:t xml:space="preserve"> instances </w:t>
      </w:r>
      <w:r w:rsidR="005D7EC2">
        <w:t xml:space="preserve">for measurements (respectively) can be reported for RSs provided to a UE for beams to measure in a set. </w:t>
      </w:r>
      <w:proofErr w:type="gramStart"/>
      <w:r w:rsidR="00CC2ABB">
        <w:t>As long as</w:t>
      </w:r>
      <w:proofErr w:type="gramEnd"/>
      <w:r w:rsidR="00CC2ABB">
        <w:t xml:space="preserve"> both sets A and B are included within the set of beams UE needs to measure and report, </w:t>
      </w:r>
      <w:r w:rsidR="001204C3">
        <w:t xml:space="preserve">the beam information for the Top K beams </w:t>
      </w:r>
      <w:r w:rsidR="006B246C">
        <w:t xml:space="preserve">for a given time instance </w:t>
      </w:r>
      <w:r w:rsidR="001204C3">
        <w:t>can be determi</w:t>
      </w:r>
      <w:r w:rsidR="006B246C">
        <w:t xml:space="preserve">ned </w:t>
      </w:r>
      <w:r w:rsidR="00D24164">
        <w:t xml:space="preserve">implicitly based on the reported L1-RSRP values and corresponding beam indices. </w:t>
      </w:r>
    </w:p>
    <w:p w14:paraId="08C2D174" w14:textId="77777777" w:rsidR="00722C43" w:rsidRDefault="0077477C" w:rsidP="008C746C">
      <w:r>
        <w:t xml:space="preserve">For BM-Case 2, an additional detail pertains to </w:t>
      </w:r>
      <w:r w:rsidR="00D96815">
        <w:t xml:space="preserve">the information regarding the time instances for the measurements. </w:t>
      </w:r>
      <w:r w:rsidR="009E4105">
        <w:t xml:space="preserve">In case of </w:t>
      </w:r>
      <w:r w:rsidR="00BE476F">
        <w:t xml:space="preserve">periodic or semi-persistent RS configurations, the </w:t>
      </w:r>
      <w:r w:rsidR="004B1F76">
        <w:t>relative</w:t>
      </w:r>
      <w:r w:rsidR="00BE476F">
        <w:t xml:space="preserve"> tim</w:t>
      </w:r>
      <w:r w:rsidR="004B1F76">
        <w:t>ing relationships between individual</w:t>
      </w:r>
      <w:r w:rsidR="00BE476F">
        <w:t xml:space="preserve"> instances for multiple L1-RSRPs can be determined </w:t>
      </w:r>
      <w:r w:rsidR="004B1F76">
        <w:t xml:space="preserve">implicitly. However, with different resource types, with different periodicities and </w:t>
      </w:r>
      <w:r w:rsidR="000E4AA2">
        <w:t xml:space="preserve">including aperiodic resources, being possible to be configured </w:t>
      </w:r>
      <w:r w:rsidR="007F6041">
        <w:t xml:space="preserve">for measurements, explicit indication of time information can provide </w:t>
      </w:r>
      <w:r w:rsidR="005B7270">
        <w:t>scheduling and configuration flexibility to the network while also allowing any filtering of measurements prior to use for model training</w:t>
      </w:r>
      <w:r w:rsidR="0049153A">
        <w:t xml:space="preserve"> at the NW/NW-side</w:t>
      </w:r>
      <w:r w:rsidR="005B7270">
        <w:t xml:space="preserve">. </w:t>
      </w:r>
    </w:p>
    <w:p w14:paraId="42D9279A" w14:textId="77777777" w:rsidR="0081584F" w:rsidRDefault="000735C0" w:rsidP="008C746C">
      <w:r>
        <w:t>I</w:t>
      </w:r>
      <w:r w:rsidR="00722C43">
        <w:t>n addition to the above</w:t>
      </w:r>
      <w:r w:rsidR="0024079F">
        <w:t xml:space="preserve">, </w:t>
      </w:r>
      <w:r w:rsidR="004A1D58">
        <w:t xml:space="preserve">time windows may be configured by the NW to a UE to perform multiple measurements within such window. </w:t>
      </w:r>
      <w:r w:rsidR="00941819">
        <w:t xml:space="preserve">Since the resource configuration for a beam is known to the NW, </w:t>
      </w:r>
      <w:r w:rsidR="00E43594">
        <w:t xml:space="preserve">the key information necessary </w:t>
      </w:r>
      <w:proofErr w:type="gramStart"/>
      <w:r w:rsidR="00E43594">
        <w:t>would be</w:t>
      </w:r>
      <w:proofErr w:type="gramEnd"/>
      <w:r w:rsidR="00E43594">
        <w:t xml:space="preserve"> length of the time windows and </w:t>
      </w:r>
      <w:r w:rsidR="003D4FCE">
        <w:t xml:space="preserve">gap between the two windows. </w:t>
      </w:r>
      <w:r w:rsidR="00A62DE5">
        <w:t xml:space="preserve">The length of the time windows could be defined in absolute terms (absolute time, numbers of slots/subframes, etc.) or </w:t>
      </w:r>
      <w:r w:rsidR="00794242">
        <w:t xml:space="preserve">in numbers of measurement instances. However, the gap between </w:t>
      </w:r>
      <w:r w:rsidR="006B71D6">
        <w:t>the two windows would need to be provided using absolute time or numbers of slots, frames/subframes, etc.</w:t>
      </w:r>
      <w:r w:rsidR="00CA27CD">
        <w:t xml:space="preserve"> </w:t>
      </w:r>
    </w:p>
    <w:p w14:paraId="0A4DAC36" w14:textId="1BC3CDD4" w:rsidR="0081584F" w:rsidRDefault="00CA27CD" w:rsidP="008C746C">
      <w:r>
        <w:t xml:space="preserve">With this approach, the network can determine the </w:t>
      </w:r>
      <w:r w:rsidR="000F1417">
        <w:t>necessary</w:t>
      </w:r>
      <w:r>
        <w:t xml:space="preserve"> time information for the measurement instances based on: </w:t>
      </w:r>
    </w:p>
    <w:p w14:paraId="001DBB28" w14:textId="77777777" w:rsidR="0081584F" w:rsidRDefault="00CA27CD" w:rsidP="00976653">
      <w:pPr>
        <w:ind w:left="288"/>
      </w:pPr>
      <w:r>
        <w:t xml:space="preserve">(1) reported timestamps (if available), </w:t>
      </w:r>
    </w:p>
    <w:p w14:paraId="66C626FB" w14:textId="77777777" w:rsidR="0081584F" w:rsidRDefault="00CA27CD" w:rsidP="00976653">
      <w:pPr>
        <w:ind w:left="288"/>
      </w:pPr>
      <w:r>
        <w:t>(2) configuration of time windows (</w:t>
      </w:r>
      <w:r w:rsidR="009C0EFC">
        <w:t xml:space="preserve">corresponding to observation and prediction but transparent to UE), and </w:t>
      </w:r>
    </w:p>
    <w:p w14:paraId="6B9146FE" w14:textId="0E5B7C8F" w:rsidR="0077477C" w:rsidRDefault="009C0EFC" w:rsidP="0081584F">
      <w:pPr>
        <w:ind w:left="288"/>
      </w:pPr>
      <w:r>
        <w:t>(3) configuration of the corresponding RSs for the beams in the measurement set.</w:t>
      </w:r>
    </w:p>
    <w:p w14:paraId="595D2BE5" w14:textId="77777777" w:rsidR="0081584F" w:rsidRDefault="0081584F" w:rsidP="0081584F"/>
    <w:p w14:paraId="4BCE02D9" w14:textId="7290B3FC" w:rsidR="00CB60C0" w:rsidRDefault="00CB60C0" w:rsidP="00976653">
      <w:pPr>
        <w:pStyle w:val="ListParagraph"/>
        <w:numPr>
          <w:ilvl w:val="0"/>
          <w:numId w:val="19"/>
        </w:numPr>
        <w:rPr>
          <w:b/>
          <w:bCs/>
        </w:rPr>
      </w:pPr>
      <w:r w:rsidRPr="00784480">
        <w:rPr>
          <w:b/>
          <w:bCs/>
        </w:rPr>
        <w:t xml:space="preserve">For content for data collection for training for NW-sided model, for BM-Case </w:t>
      </w:r>
      <w:r>
        <w:rPr>
          <w:b/>
          <w:bCs/>
        </w:rPr>
        <w:t>2, support Opt. 1</w:t>
      </w:r>
      <w:r w:rsidRPr="004E5325">
        <w:rPr>
          <w:b/>
          <w:bCs/>
        </w:rPr>
        <w:t xml:space="preserve">: </w:t>
      </w:r>
      <w:r w:rsidR="00E13306">
        <w:rPr>
          <w:b/>
          <w:bCs/>
        </w:rPr>
        <w:t>O</w:t>
      </w:r>
      <w:r w:rsidR="00E13306" w:rsidRPr="00E13306">
        <w:rPr>
          <w:b/>
          <w:bCs/>
        </w:rPr>
        <w:t xml:space="preserve">ne or multiple sets of </w:t>
      </w:r>
      <w:r w:rsidRPr="004E5325">
        <w:rPr>
          <w:b/>
          <w:bCs/>
        </w:rPr>
        <w:t xml:space="preserve">L1-RSRPs </w:t>
      </w:r>
      <w:r w:rsidR="00D60866">
        <w:rPr>
          <w:b/>
          <w:bCs/>
        </w:rPr>
        <w:t xml:space="preserve">for </w:t>
      </w:r>
      <w:proofErr w:type="gramStart"/>
      <w:r w:rsidR="00D60866">
        <w:rPr>
          <w:b/>
          <w:bCs/>
        </w:rPr>
        <w:t>one or multiple time</w:t>
      </w:r>
      <w:proofErr w:type="gramEnd"/>
      <w:r w:rsidR="00D60866">
        <w:rPr>
          <w:b/>
          <w:bCs/>
        </w:rPr>
        <w:t xml:space="preserve"> instances</w:t>
      </w:r>
      <w:r w:rsidR="00652179">
        <w:rPr>
          <w:b/>
          <w:bCs/>
        </w:rPr>
        <w:t xml:space="preserve">, respectively, </w:t>
      </w:r>
      <w:r w:rsidRPr="004E5325">
        <w:rPr>
          <w:b/>
          <w:bCs/>
        </w:rPr>
        <w:t xml:space="preserve">from RS resources from one </w:t>
      </w:r>
      <w:r w:rsidRPr="00295110">
        <w:rPr>
          <w:b/>
          <w:bCs/>
          <w:strike/>
          <w:color w:val="FF0000"/>
        </w:rPr>
        <w:t>or two</w:t>
      </w:r>
      <w:r w:rsidRPr="004E5325">
        <w:rPr>
          <w:b/>
          <w:bCs/>
        </w:rPr>
        <w:t xml:space="preserve"> set</w:t>
      </w:r>
      <w:r w:rsidRPr="00295110">
        <w:rPr>
          <w:b/>
          <w:bCs/>
          <w:strike/>
          <w:color w:val="FF0000"/>
        </w:rPr>
        <w:t>s</w:t>
      </w:r>
      <w:r w:rsidRPr="004E5325">
        <w:rPr>
          <w:b/>
          <w:bCs/>
        </w:rPr>
        <w:t xml:space="preserve"> of beams configured to UE</w:t>
      </w:r>
      <w:r>
        <w:rPr>
          <w:b/>
          <w:bCs/>
        </w:rPr>
        <w:t>.</w:t>
      </w:r>
    </w:p>
    <w:p w14:paraId="3950130D" w14:textId="0B1C5F49" w:rsidR="00CB60C0" w:rsidRDefault="00CB60C0" w:rsidP="00CB60C0">
      <w:pPr>
        <w:pStyle w:val="ListParagraph"/>
        <w:numPr>
          <w:ilvl w:val="0"/>
          <w:numId w:val="42"/>
        </w:numPr>
        <w:rPr>
          <w:b/>
          <w:bCs/>
        </w:rPr>
      </w:pPr>
      <w:r>
        <w:rPr>
          <w:b/>
          <w:bCs/>
        </w:rPr>
        <w:t xml:space="preserve">The beam information for Top K beams (corresponding to set A of beams, but transparent to the UE) </w:t>
      </w:r>
      <w:r w:rsidR="00652179">
        <w:rPr>
          <w:b/>
          <w:bCs/>
        </w:rPr>
        <w:t>can be</w:t>
      </w:r>
      <w:r>
        <w:rPr>
          <w:b/>
          <w:bCs/>
        </w:rPr>
        <w:t xml:space="preserve"> determined implicitly from the reported L1-RSRP values for set of beams measured. </w:t>
      </w:r>
    </w:p>
    <w:p w14:paraId="4FF7B9DB" w14:textId="77777777" w:rsidR="00CB60C0" w:rsidRDefault="00CB60C0" w:rsidP="00CB60C0">
      <w:pPr>
        <w:pStyle w:val="ListParagraph"/>
        <w:numPr>
          <w:ilvl w:val="0"/>
          <w:numId w:val="42"/>
        </w:numPr>
        <w:rPr>
          <w:b/>
          <w:bCs/>
        </w:rPr>
      </w:pPr>
      <w:r>
        <w:rPr>
          <w:b/>
          <w:bCs/>
        </w:rPr>
        <w:t xml:space="preserve">The set of beams configured to the UE can be the union of sets A and B of beams (transparent to the UE).  </w:t>
      </w:r>
    </w:p>
    <w:p w14:paraId="5053DC1D" w14:textId="372CB8BA" w:rsidR="00217D4E" w:rsidRDefault="003D4FCE" w:rsidP="00CB60C0">
      <w:pPr>
        <w:pStyle w:val="ListParagraph"/>
        <w:numPr>
          <w:ilvl w:val="0"/>
          <w:numId w:val="42"/>
        </w:numPr>
        <w:rPr>
          <w:b/>
          <w:bCs/>
        </w:rPr>
      </w:pPr>
      <w:r>
        <w:rPr>
          <w:b/>
          <w:bCs/>
        </w:rPr>
        <w:t>Regarding i</w:t>
      </w:r>
      <w:r w:rsidR="00BC2B35">
        <w:rPr>
          <w:b/>
          <w:bCs/>
        </w:rPr>
        <w:t>nformation on the time instances</w:t>
      </w:r>
      <w:r>
        <w:rPr>
          <w:b/>
          <w:bCs/>
        </w:rPr>
        <w:t xml:space="preserve">, </w:t>
      </w:r>
      <w:r w:rsidR="003E1658">
        <w:rPr>
          <w:b/>
          <w:bCs/>
        </w:rPr>
        <w:t xml:space="preserve">study </w:t>
      </w:r>
      <w:r w:rsidR="007329F4">
        <w:rPr>
          <w:b/>
          <w:bCs/>
        </w:rPr>
        <w:t>the following approaches including combinations thereof:</w:t>
      </w:r>
    </w:p>
    <w:p w14:paraId="7FC28F7A" w14:textId="2FFB879A" w:rsidR="00340BE6" w:rsidRDefault="00340BE6" w:rsidP="00217D4E">
      <w:pPr>
        <w:pStyle w:val="ListParagraph"/>
        <w:numPr>
          <w:ilvl w:val="1"/>
          <w:numId w:val="42"/>
        </w:numPr>
        <w:rPr>
          <w:b/>
          <w:bCs/>
        </w:rPr>
      </w:pPr>
      <w:r>
        <w:rPr>
          <w:b/>
          <w:bCs/>
        </w:rPr>
        <w:t>implicit determination of time instances for multiple measurements based on</w:t>
      </w:r>
      <w:r w:rsidR="00217D4E">
        <w:rPr>
          <w:b/>
          <w:bCs/>
        </w:rPr>
        <w:t xml:space="preserve"> c</w:t>
      </w:r>
      <w:r w:rsidR="006B3733" w:rsidRPr="00976653">
        <w:rPr>
          <w:b/>
          <w:bCs/>
        </w:rPr>
        <w:t xml:space="preserve">onfiguration of </w:t>
      </w:r>
      <w:proofErr w:type="gramStart"/>
      <w:r w:rsidR="006B3733" w:rsidRPr="00976653">
        <w:rPr>
          <w:b/>
          <w:bCs/>
        </w:rPr>
        <w:t>two time</w:t>
      </w:r>
      <w:proofErr w:type="gramEnd"/>
      <w:r w:rsidR="006B3733" w:rsidRPr="00976653">
        <w:rPr>
          <w:b/>
          <w:bCs/>
        </w:rPr>
        <w:t xml:space="preserve"> windows that are defined </w:t>
      </w:r>
      <w:r w:rsidR="00A62DE5" w:rsidRPr="00976653">
        <w:rPr>
          <w:b/>
          <w:bCs/>
        </w:rPr>
        <w:t>in terms of the</w:t>
      </w:r>
      <w:r w:rsidR="00217D4E" w:rsidRPr="00976653">
        <w:rPr>
          <w:b/>
          <w:bCs/>
        </w:rPr>
        <w:t xml:space="preserve"> respective</w:t>
      </w:r>
      <w:r w:rsidR="00A62DE5" w:rsidRPr="00976653">
        <w:rPr>
          <w:b/>
          <w:bCs/>
        </w:rPr>
        <w:t xml:space="preserve"> window length </w:t>
      </w:r>
      <w:r w:rsidR="00217D4E" w:rsidRPr="00976653">
        <w:rPr>
          <w:b/>
          <w:bCs/>
        </w:rPr>
        <w:t>and time gap between them.</w:t>
      </w:r>
    </w:p>
    <w:p w14:paraId="554DB146" w14:textId="2572873F" w:rsidR="00217D4E" w:rsidRPr="00976653" w:rsidRDefault="00217D4E" w:rsidP="00976653">
      <w:pPr>
        <w:pStyle w:val="ListParagraph"/>
        <w:numPr>
          <w:ilvl w:val="1"/>
          <w:numId w:val="42"/>
        </w:numPr>
        <w:rPr>
          <w:b/>
          <w:bCs/>
        </w:rPr>
      </w:pPr>
      <w:r>
        <w:rPr>
          <w:b/>
          <w:bCs/>
        </w:rPr>
        <w:t xml:space="preserve">explicit </w:t>
      </w:r>
      <w:r w:rsidR="00974869">
        <w:rPr>
          <w:b/>
          <w:bCs/>
        </w:rPr>
        <w:t>indication of</w:t>
      </w:r>
      <w:r>
        <w:rPr>
          <w:b/>
          <w:bCs/>
        </w:rPr>
        <w:t xml:space="preserve"> time information for the time instances</w:t>
      </w:r>
      <w:r w:rsidR="00974869">
        <w:rPr>
          <w:b/>
          <w:bCs/>
        </w:rPr>
        <w:t xml:space="preserve"> via reporting of timestamps associated with each measurement</w:t>
      </w:r>
      <w:r>
        <w:rPr>
          <w:b/>
          <w:bCs/>
        </w:rPr>
        <w:t>.</w:t>
      </w:r>
    </w:p>
    <w:p w14:paraId="48786FE5" w14:textId="77777777" w:rsidR="00784480" w:rsidRPr="00976653" w:rsidRDefault="00784480" w:rsidP="008C746C"/>
    <w:p w14:paraId="52E6BE6D" w14:textId="19E7B80C" w:rsidR="008C746C" w:rsidRPr="005008AB" w:rsidRDefault="008C746C" w:rsidP="00CA2E9F">
      <w:pPr>
        <w:pStyle w:val="Heading3"/>
      </w:pPr>
      <w:r>
        <w:t>UE</w:t>
      </w:r>
      <w:r w:rsidRPr="005008AB">
        <w:t>-side</w:t>
      </w:r>
      <w:r w:rsidR="00CA2E9F">
        <w:t>d</w:t>
      </w:r>
      <w:r w:rsidRPr="005008AB">
        <w:t xml:space="preserve"> AI/ML model:</w:t>
      </w:r>
    </w:p>
    <w:p w14:paraId="0AAE119F" w14:textId="41CF323E" w:rsidR="008C746C" w:rsidRDefault="008C746C" w:rsidP="00D55332">
      <w:pPr>
        <w:spacing w:before="240"/>
      </w:pPr>
      <w:r>
        <w:t>For a UE-side</w:t>
      </w:r>
      <w:r w:rsidR="00C04FCD">
        <w:t>d</w:t>
      </w:r>
      <w:r>
        <w:t xml:space="preserve"> model, the data collection may be triggered by the UE to the network. This is necessary for </w:t>
      </w:r>
      <w:r w:rsidR="00D1134B">
        <w:t>UE-</w:t>
      </w:r>
      <w:r>
        <w:t>side models which are trained at the UE</w:t>
      </w:r>
      <w:r w:rsidR="005B0A0F">
        <w:t xml:space="preserve">. The procedure would involve possible configuration of a set A from the network and </w:t>
      </w:r>
      <w:r w:rsidR="007A5BD8">
        <w:t xml:space="preserve">the UE </w:t>
      </w:r>
      <w:r w:rsidR="007A5BD8">
        <w:lastRenderedPageBreak/>
        <w:t xml:space="preserve">triggering </w:t>
      </w:r>
      <w:r w:rsidR="004D7E57">
        <w:t xml:space="preserve">transmission of </w:t>
      </w:r>
      <w:r w:rsidR="00A62E46">
        <w:t xml:space="preserve">reference signals with same TCI as the beams in the configured set A. </w:t>
      </w:r>
      <w:r w:rsidR="00C43A3F">
        <w:t>Signalling details related to UE triggering of data collection on a configured set A would need to be defined</w:t>
      </w:r>
      <w:r w:rsidR="00EB56BB">
        <w:t>, which in turn depends on</w:t>
      </w:r>
      <w:r w:rsidR="00C43A3F">
        <w:t xml:space="preserve"> how set A is configured to the UE. </w:t>
      </w:r>
    </w:p>
    <w:p w14:paraId="470F7E73" w14:textId="733BDCE3" w:rsidR="00C43A3F" w:rsidRPr="00453694" w:rsidRDefault="00C43A3F" w:rsidP="00976653">
      <w:pPr>
        <w:pStyle w:val="ListParagraph"/>
        <w:numPr>
          <w:ilvl w:val="0"/>
          <w:numId w:val="19"/>
        </w:numPr>
        <w:spacing w:before="240"/>
        <w:rPr>
          <w:b/>
          <w:bCs/>
        </w:rPr>
      </w:pPr>
      <w:r w:rsidRPr="00453694">
        <w:rPr>
          <w:b/>
          <w:bCs/>
        </w:rPr>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9C58F9" w:rsidRPr="00453694">
        <w:rPr>
          <w:b/>
          <w:bCs/>
        </w:rPr>
        <w:t>based on a configured set A of beams</w:t>
      </w:r>
      <w:r w:rsidR="000B70C2" w:rsidRPr="00453694">
        <w:rPr>
          <w:b/>
          <w:bCs/>
        </w:rPr>
        <w:t>.</w:t>
      </w:r>
    </w:p>
    <w:p w14:paraId="2E4A59D3" w14:textId="7B889C5C" w:rsidR="00710696" w:rsidRDefault="008C746C" w:rsidP="00710696">
      <w:r>
        <w:t xml:space="preserve"> </w:t>
      </w:r>
    </w:p>
    <w:p w14:paraId="3A6785D3" w14:textId="44C74AEA" w:rsidR="00DF1DCE" w:rsidRDefault="00B01FB9" w:rsidP="00710696">
      <w:r>
        <w:t xml:space="preserve">In this case, the set A of beams, configured as a separate </w:t>
      </w:r>
      <w:r w:rsidR="00032796">
        <w:t>list</w:t>
      </w:r>
      <w:r w:rsidR="00A47A61">
        <w:t>,</w:t>
      </w:r>
      <w:r w:rsidR="00032796">
        <w:t xml:space="preserve"> can be utilized by higher layers for data collection depending on agreed container for reporting. If L1-reporting is used, a </w:t>
      </w:r>
      <w:r w:rsidR="00032796" w:rsidRPr="00032796">
        <w:rPr>
          <w:i/>
          <w:iCs/>
        </w:rPr>
        <w:t>CSI-</w:t>
      </w:r>
      <w:proofErr w:type="spellStart"/>
      <w:r w:rsidR="00032796" w:rsidRPr="00032796">
        <w:rPr>
          <w:i/>
          <w:iCs/>
        </w:rPr>
        <w:t>ResourceSet</w:t>
      </w:r>
      <w:proofErr w:type="spellEnd"/>
      <w:r w:rsidR="00032796">
        <w:t xml:space="preserve"> </w:t>
      </w:r>
      <w:r w:rsidR="00032796" w:rsidRPr="00032796">
        <w:t>configuration</w:t>
      </w:r>
      <w:r w:rsidR="00032796">
        <w:t xml:space="preserve"> may be used to include all resources in set A. This can be linked to a </w:t>
      </w:r>
      <w:r w:rsidR="00032796" w:rsidRPr="00032796">
        <w:rPr>
          <w:i/>
          <w:iCs/>
        </w:rPr>
        <w:t>CSI-</w:t>
      </w:r>
      <w:proofErr w:type="spellStart"/>
      <w:r w:rsidR="00032796" w:rsidRPr="00032796">
        <w:rPr>
          <w:i/>
          <w:iCs/>
        </w:rPr>
        <w:t>ReportConfig</w:t>
      </w:r>
      <w:proofErr w:type="spellEnd"/>
      <w:r w:rsidR="00032796">
        <w:t xml:space="preserve"> for measurement reporting.</w:t>
      </w:r>
    </w:p>
    <w:p w14:paraId="119DDB7C" w14:textId="2F1FEC0F" w:rsidR="00552A1A" w:rsidRDefault="00552A1A" w:rsidP="00552A1A">
      <w:pPr>
        <w:pStyle w:val="Heading2"/>
      </w:pPr>
      <w:r>
        <w:t>Model Inference</w:t>
      </w:r>
    </w:p>
    <w:p w14:paraId="7DF38B64" w14:textId="4715635C"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AF5EA9">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B1032C">
            <w:pPr>
              <w:numPr>
                <w:ilvl w:val="0"/>
                <w:numId w:val="15"/>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B1032C">
            <w:pPr>
              <w:numPr>
                <w:ilvl w:val="2"/>
                <w:numId w:val="15"/>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B1032C">
            <w:pPr>
              <w:numPr>
                <w:ilvl w:val="1"/>
                <w:numId w:val="15"/>
              </w:numPr>
              <w:spacing w:before="0" w:after="0" w:line="240" w:lineRule="auto"/>
              <w:rPr>
                <w:lang w:val="en-US" w:eastAsia="zh-CN"/>
              </w:rPr>
            </w:pPr>
            <w:r w:rsidRPr="000B030C">
              <w:rPr>
                <w:lang w:val="en-US" w:eastAsia="zh-CN"/>
              </w:rPr>
              <w:t>Beam Indication related aspects</w:t>
            </w:r>
          </w:p>
          <w:p w14:paraId="539AE2F8"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 xml:space="preserve">Set </w:t>
            </w:r>
            <w:proofErr w:type="spellStart"/>
            <w:r w:rsidRPr="000B030C">
              <w:rPr>
                <w:lang w:val="en-US" w:eastAsia="zh-CN"/>
              </w:rPr>
              <w:t>A</w:t>
            </w:r>
            <w:proofErr w:type="spellEnd"/>
            <w:r w:rsidRPr="000B030C">
              <w:rPr>
                <w:lang w:val="en-US" w:eastAsia="zh-CN"/>
              </w:rPr>
              <w:t xml:space="preserve"> indication from NW to UE</w:t>
            </w:r>
          </w:p>
          <w:p w14:paraId="03B371F7" w14:textId="77777777" w:rsidR="00CB617F" w:rsidRPr="000B030C" w:rsidRDefault="00CB617F" w:rsidP="00B1032C">
            <w:pPr>
              <w:numPr>
                <w:ilvl w:val="2"/>
                <w:numId w:val="15"/>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B1032C">
            <w:pPr>
              <w:numPr>
                <w:ilvl w:val="2"/>
                <w:numId w:val="15"/>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44CA9113" w14:textId="77777777" w:rsidR="00FA1506" w:rsidRDefault="00FA1506" w:rsidP="00204356">
      <w:pPr>
        <w:rPr>
          <w:lang w:eastAsia="en-US"/>
        </w:rPr>
      </w:pPr>
    </w:p>
    <w:p w14:paraId="7FE1A0E0" w14:textId="6C4FF74C" w:rsidR="00CB617F" w:rsidRDefault="008F4BA1">
      <w:pPr>
        <w:pStyle w:val="Heading3"/>
      </w:pPr>
      <w:r>
        <w:t>NW-sided Model</w:t>
      </w:r>
    </w:p>
    <w:p w14:paraId="19BBAE0D" w14:textId="12F9097A" w:rsidR="00AD1A82" w:rsidRPr="00AD1A82" w:rsidRDefault="00AD1A82" w:rsidP="00AD1A82">
      <w:pPr>
        <w:rPr>
          <w:lang w:eastAsia="en-US"/>
        </w:rPr>
      </w:pPr>
      <w:r>
        <w:rPr>
          <w:lang w:eastAsia="en-US"/>
        </w:rPr>
        <w:t xml:space="preserve">In RAN1#116, the following agreement was made for model inference of NW-sided models. </w:t>
      </w:r>
    </w:p>
    <w:tbl>
      <w:tblPr>
        <w:tblStyle w:val="TableGrid"/>
        <w:tblW w:w="0" w:type="auto"/>
        <w:tblLook w:val="04A0" w:firstRow="1" w:lastRow="0" w:firstColumn="1" w:lastColumn="0" w:noHBand="0" w:noVBand="1"/>
      </w:tblPr>
      <w:tblGrid>
        <w:gridCol w:w="10160"/>
      </w:tblGrid>
      <w:tr w:rsidR="009739EA" w14:paraId="58594E58" w14:textId="77777777" w:rsidTr="009739EA">
        <w:tc>
          <w:tcPr>
            <w:tcW w:w="10160" w:type="dxa"/>
          </w:tcPr>
          <w:p w14:paraId="3F61D9C4" w14:textId="77777777" w:rsidR="009739EA" w:rsidRDefault="009739EA" w:rsidP="009739E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7EBFC49" w14:textId="77777777" w:rsidR="009739EA" w:rsidRPr="009739EA" w:rsidRDefault="009739EA" w:rsidP="009739EA">
            <w:pPr>
              <w:spacing w:after="0"/>
              <w:rPr>
                <w:rFonts w:eastAsia="Times New Roman"/>
                <w:lang w:val="en-US" w:eastAsia="zh-CN"/>
              </w:rPr>
            </w:pPr>
            <w:r w:rsidRPr="009739EA">
              <w:rPr>
                <w:rFonts w:eastAsia="Times New Roman"/>
                <w:lang w:val="en-US" w:eastAsia="zh-CN"/>
              </w:rPr>
              <w:t>For NW-sided model, for inference, in a beam report initiated by network, based on one measurement resource set, support the report of more than 4 beam related information in L1 signaling</w:t>
            </w:r>
          </w:p>
          <w:p w14:paraId="233A4C52" w14:textId="77777777" w:rsidR="009739EA" w:rsidRPr="009739EA" w:rsidRDefault="009739EA" w:rsidP="00B1032C">
            <w:pPr>
              <w:pStyle w:val="ListParagraph"/>
              <w:numPr>
                <w:ilvl w:val="0"/>
                <w:numId w:val="20"/>
              </w:numPr>
              <w:rPr>
                <w:rFonts w:eastAsia="Times New Roman"/>
                <w:i w:val="0"/>
                <w:iCs w:val="0"/>
                <w:lang w:eastAsia="zh-CN"/>
              </w:rPr>
            </w:pPr>
            <w:r w:rsidRPr="009739EA">
              <w:rPr>
                <w:rFonts w:eastAsia="Times New Roman"/>
                <w:i w:val="0"/>
                <w:iCs w:val="0"/>
                <w:lang w:eastAsia="zh-CN"/>
              </w:rPr>
              <w:t xml:space="preserve">Note: Purpose, such as above “For NW-sided model, for inference”, will not be specified in RAN 1 </w:t>
            </w:r>
            <w:proofErr w:type="gramStart"/>
            <w:r w:rsidRPr="009739EA">
              <w:rPr>
                <w:rFonts w:eastAsia="Times New Roman"/>
                <w:i w:val="0"/>
                <w:iCs w:val="0"/>
                <w:lang w:eastAsia="zh-CN"/>
              </w:rPr>
              <w:t>specifications</w:t>
            </w:r>
            <w:proofErr w:type="gramEnd"/>
          </w:p>
          <w:p w14:paraId="0E8EAA6D" w14:textId="77777777" w:rsidR="009739EA" w:rsidRPr="009739EA" w:rsidRDefault="009739EA" w:rsidP="00B1032C">
            <w:pPr>
              <w:pStyle w:val="ListParagraph"/>
              <w:numPr>
                <w:ilvl w:val="0"/>
                <w:numId w:val="21"/>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the report content for beam related information </w:t>
            </w:r>
          </w:p>
          <w:p w14:paraId="122CD9C3" w14:textId="77777777" w:rsidR="009739EA" w:rsidRPr="009739EA" w:rsidRDefault="009739EA" w:rsidP="00B1032C">
            <w:pPr>
              <w:pStyle w:val="ListParagraph"/>
              <w:numPr>
                <w:ilvl w:val="0"/>
                <w:numId w:val="20"/>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max number of reported beam related information in one report </w:t>
            </w:r>
          </w:p>
          <w:p w14:paraId="4F6B0987" w14:textId="77777777" w:rsidR="009739EA" w:rsidRDefault="009739EA" w:rsidP="009739EA">
            <w:pPr>
              <w:spacing w:before="0" w:after="0" w:line="240" w:lineRule="auto"/>
            </w:pPr>
          </w:p>
        </w:tc>
      </w:tr>
    </w:tbl>
    <w:p w14:paraId="545A84E0" w14:textId="77777777" w:rsidR="009739EA" w:rsidRDefault="009739EA" w:rsidP="00CB617F"/>
    <w:p w14:paraId="1A1FFA14" w14:textId="2DA228CD" w:rsidR="00D010A8" w:rsidRDefault="00D010A8" w:rsidP="00CB617F">
      <w:r>
        <w:t xml:space="preserve">For a NW-sided model, a UE may not need to be configured with </w:t>
      </w:r>
      <w:r w:rsidR="009738CF">
        <w:t xml:space="preserve">set A/B since this is up to the NW implementation. Therefore, the beam related information should be </w:t>
      </w:r>
      <w:r w:rsidR="00FF4BB4">
        <w:t>L1-</w:t>
      </w:r>
      <w:r w:rsidR="009738CF">
        <w:t>RSRP and an index of the reference signal that is configured to the UE for measurement</w:t>
      </w:r>
      <w:r w:rsidR="00EC5A4C">
        <w:t xml:space="preserve"> and reporting using a legacy </w:t>
      </w:r>
      <w:r w:rsidR="00EC5A4C" w:rsidRPr="00EC5A4C">
        <w:rPr>
          <w:i/>
          <w:iCs/>
        </w:rPr>
        <w:t>CSI-</w:t>
      </w:r>
      <w:proofErr w:type="spellStart"/>
      <w:r w:rsidR="00EC5A4C" w:rsidRPr="00EC5A4C">
        <w:rPr>
          <w:i/>
          <w:iCs/>
        </w:rPr>
        <w:t>ReportConfig</w:t>
      </w:r>
      <w:proofErr w:type="spellEnd"/>
      <w:r w:rsidR="009738CF">
        <w:t>.</w:t>
      </w:r>
      <w:r w:rsidR="00090B53">
        <w:t xml:space="preserve"> </w:t>
      </w:r>
    </w:p>
    <w:p w14:paraId="429140E7" w14:textId="2CB15246" w:rsidR="00090B53" w:rsidRPr="003C103A" w:rsidRDefault="00090B53" w:rsidP="00976653">
      <w:pPr>
        <w:pStyle w:val="ListParagraph"/>
        <w:numPr>
          <w:ilvl w:val="0"/>
          <w:numId w:val="19"/>
        </w:numPr>
        <w:rPr>
          <w:b/>
          <w:bCs/>
        </w:rPr>
      </w:pPr>
      <w:r w:rsidRPr="003C103A">
        <w:rPr>
          <w:b/>
          <w:bCs/>
        </w:rPr>
        <w:t>For a NW-sided AI/ML model, the beam report should contain</w:t>
      </w:r>
      <w:r w:rsidR="003C103A" w:rsidRPr="003C103A">
        <w:rPr>
          <w:b/>
          <w:bCs/>
        </w:rPr>
        <w:t xml:space="preserve"> the L1 measurement quantity (e.g. L1-RSRP) and the index of the measured RS. </w:t>
      </w:r>
    </w:p>
    <w:p w14:paraId="75C7B849" w14:textId="2C91DD68" w:rsidR="001C4493" w:rsidRDefault="001C4493" w:rsidP="001C4493">
      <w:pPr>
        <w:spacing w:before="240"/>
      </w:pPr>
      <w:r>
        <w:t xml:space="preserve">For BM-Case-2, </w:t>
      </w:r>
      <w:r w:rsidR="000A663B">
        <w:t xml:space="preserve">for measurement reporting for inference, </w:t>
      </w:r>
      <w:proofErr w:type="gramStart"/>
      <w:r w:rsidR="000A663B">
        <w:t>similar to</w:t>
      </w:r>
      <w:proofErr w:type="gramEnd"/>
      <w:r w:rsidR="000A663B">
        <w:t xml:space="preserve"> the considerations presented in </w:t>
      </w:r>
      <w:r w:rsidR="00D45ED5">
        <w:t xml:space="preserve">Section 3.1.1 (training data collection for NW-sided model), </w:t>
      </w:r>
      <w:r w:rsidR="000A663B">
        <w:t xml:space="preserve">a </w:t>
      </w:r>
      <w:r>
        <w:t xml:space="preserve">UE may also need to report time-stamp information for measurements on set B. The </w:t>
      </w:r>
      <w:r>
        <w:lastRenderedPageBreak/>
        <w:t xml:space="preserve">network may configure the UE with an observation window, covering potentially multiple instances of reference signal transmissions associated with set B. The UE may not be explicitly configured with set </w:t>
      </w:r>
      <w:proofErr w:type="gramStart"/>
      <w:r>
        <w:t>B</w:t>
      </w:r>
      <w:proofErr w:type="gramEnd"/>
      <w:r>
        <w:t xml:space="preserve">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36E7930C" w14:textId="47B7A67F" w:rsidR="000F5350" w:rsidRDefault="001C4493" w:rsidP="00976653">
      <w:pPr>
        <w:pStyle w:val="ListParagraph"/>
        <w:numPr>
          <w:ilvl w:val="0"/>
          <w:numId w:val="19"/>
        </w:numPr>
        <w:rPr>
          <w:b/>
          <w:bCs/>
        </w:rPr>
      </w:pPr>
      <w:r w:rsidRPr="00F93E70">
        <w:rPr>
          <w:b/>
          <w:bCs/>
        </w:rPr>
        <w:t xml:space="preserve">For a </w:t>
      </w:r>
      <w:r>
        <w:rPr>
          <w:b/>
          <w:bCs/>
        </w:rPr>
        <w:t>network-side</w:t>
      </w:r>
      <w:r w:rsidRPr="00F93E70">
        <w:rPr>
          <w:b/>
          <w:bCs/>
        </w:rPr>
        <w:t xml:space="preserve"> AI/ML model, for BM-Case 2, </w:t>
      </w:r>
      <w:r w:rsidR="003204B2">
        <w:rPr>
          <w:b/>
          <w:bCs/>
        </w:rPr>
        <w:t>for measurement reporting for inference</w:t>
      </w:r>
      <w:r w:rsidR="00551BAA">
        <w:rPr>
          <w:b/>
          <w:bCs/>
        </w:rPr>
        <w:t xml:space="preserve"> (purpose to be transparent to a UE)</w:t>
      </w:r>
      <w:r w:rsidR="003204B2">
        <w:rPr>
          <w:b/>
          <w:bCs/>
        </w:rPr>
        <w:t xml:space="preserve">, </w:t>
      </w:r>
      <w:r w:rsidRPr="00F93E70">
        <w:rPr>
          <w:b/>
          <w:bCs/>
        </w:rPr>
        <w:t xml:space="preserve">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w:t>
      </w:r>
    </w:p>
    <w:p w14:paraId="09F5BD30" w14:textId="64188C27" w:rsidR="001C4493" w:rsidRPr="00F93E70" w:rsidRDefault="001C4493" w:rsidP="00976653">
      <w:pPr>
        <w:pStyle w:val="ListParagraph"/>
        <w:numPr>
          <w:ilvl w:val="0"/>
          <w:numId w:val="43"/>
        </w:numPr>
        <w:rPr>
          <w:b/>
          <w:bCs/>
        </w:rPr>
      </w:pPr>
      <w:r w:rsidRPr="00F93E70">
        <w:rPr>
          <w:b/>
          <w:bCs/>
        </w:rPr>
        <w:t xml:space="preserve">The UE </w:t>
      </w:r>
      <w:r w:rsidR="00AE47C4">
        <w:rPr>
          <w:b/>
          <w:bCs/>
        </w:rPr>
        <w:t>reports</w:t>
      </w:r>
      <w:r w:rsidRPr="00F93E70">
        <w:rPr>
          <w:b/>
          <w:bCs/>
        </w:rPr>
        <w:t xml:space="preserve"> </w:t>
      </w:r>
      <w:r w:rsidR="00AE47C4">
        <w:rPr>
          <w:b/>
          <w:bCs/>
        </w:rPr>
        <w:t xml:space="preserve">one or multiple </w:t>
      </w:r>
      <w:r w:rsidRPr="00F93E70">
        <w:rPr>
          <w:b/>
          <w:bCs/>
        </w:rPr>
        <w:t>L1</w:t>
      </w:r>
      <w:r w:rsidR="00AE47C4">
        <w:rPr>
          <w:b/>
          <w:bCs/>
        </w:rPr>
        <w:t>-RSRP measurement results for the beams in the set B</w:t>
      </w:r>
      <w:r w:rsidR="00A366D7">
        <w:rPr>
          <w:b/>
          <w:bCs/>
        </w:rPr>
        <w:t xml:space="preserve"> corresponding to </w:t>
      </w:r>
      <w:proofErr w:type="gramStart"/>
      <w:r w:rsidR="00A366D7">
        <w:rPr>
          <w:b/>
          <w:bCs/>
        </w:rPr>
        <w:t>one or multiple time</w:t>
      </w:r>
      <w:proofErr w:type="gramEnd"/>
      <w:r w:rsidR="00A366D7">
        <w:rPr>
          <w:b/>
          <w:bCs/>
        </w:rPr>
        <w:t xml:space="preserve"> instances, respectively, in a </w:t>
      </w:r>
      <w:r w:rsidRPr="00F93E70">
        <w:rPr>
          <w:b/>
          <w:bCs/>
        </w:rPr>
        <w:t>report with related timestamps of</w:t>
      </w:r>
      <w:r w:rsidR="00047336">
        <w:rPr>
          <w:b/>
          <w:bCs/>
        </w:rPr>
        <w:t xml:space="preserve"> the</w:t>
      </w:r>
      <w:r w:rsidRPr="00F93E70">
        <w:rPr>
          <w:b/>
          <w:bCs/>
        </w:rPr>
        <w:t xml:space="preserve"> measurements. </w:t>
      </w:r>
    </w:p>
    <w:p w14:paraId="23C675F4" w14:textId="77777777" w:rsidR="008F4BA1" w:rsidRDefault="008F4BA1" w:rsidP="00CB617F"/>
    <w:p w14:paraId="5A64EE8D" w14:textId="77777777" w:rsidR="00EF79F1" w:rsidRDefault="00EF79F1" w:rsidP="00EF79F1">
      <w:pPr>
        <w:spacing w:before="240"/>
      </w:pPr>
      <w:r>
        <w:t xml:space="preserve">For the network-side model for BM-Case 2, the UE may not need to be configured with the details of the prediction window that the network-side model uses. </w:t>
      </w:r>
    </w:p>
    <w:p w14:paraId="6D2082AB" w14:textId="77777777" w:rsidR="00EF79F1" w:rsidRPr="00F93E70" w:rsidRDefault="00EF79F1" w:rsidP="00976653">
      <w:pPr>
        <w:pStyle w:val="ListParagraph"/>
        <w:numPr>
          <w:ilvl w:val="0"/>
          <w:numId w:val="19"/>
        </w:numPr>
        <w:spacing w:before="240"/>
        <w:rPr>
          <w:b/>
          <w:bCs/>
        </w:rPr>
      </w:pPr>
      <w:r w:rsidRPr="00F93E70">
        <w:rPr>
          <w:b/>
          <w:bCs/>
        </w:rPr>
        <w:t xml:space="preserve">For a </w:t>
      </w:r>
      <w:r>
        <w:rPr>
          <w:b/>
          <w:bCs/>
        </w:rPr>
        <w:t>network-side</w:t>
      </w:r>
      <w:r w:rsidRPr="00F93E70">
        <w:rPr>
          <w:b/>
          <w:bCs/>
        </w:rPr>
        <w:t xml:space="preserve"> AI/ML model, for BM-Case 2, the UE may not need to be configured with a prediction window. </w:t>
      </w:r>
    </w:p>
    <w:p w14:paraId="0F3BCF6D" w14:textId="77777777" w:rsidR="008F4BA1" w:rsidRDefault="008F4BA1" w:rsidP="00CB617F"/>
    <w:p w14:paraId="07080A5B" w14:textId="49682777" w:rsidR="008F4BA1" w:rsidRDefault="008F4BA1" w:rsidP="008F4BA1">
      <w:pPr>
        <w:pStyle w:val="Heading3"/>
      </w:pPr>
      <w:r>
        <w:t>UE-sided Model</w:t>
      </w:r>
    </w:p>
    <w:p w14:paraId="178B8966" w14:textId="3C2DE6BF" w:rsidR="002B00A6" w:rsidRPr="002B00A6" w:rsidRDefault="002B00A6" w:rsidP="002B00A6">
      <w:pPr>
        <w:rPr>
          <w:lang w:eastAsia="en-US"/>
        </w:rPr>
      </w:pPr>
      <w:r>
        <w:rPr>
          <w:lang w:eastAsia="en-US"/>
        </w:rPr>
        <w:t>For a UE-sided AI/ML model, the following agreement</w:t>
      </w:r>
      <w:r w:rsidR="00E02E4A">
        <w:rPr>
          <w:lang w:eastAsia="en-US"/>
        </w:rPr>
        <w:t>s</w:t>
      </w:r>
      <w:r>
        <w:rPr>
          <w:lang w:eastAsia="en-US"/>
        </w:rPr>
        <w:t xml:space="preserve"> w</w:t>
      </w:r>
      <w:r w:rsidR="00E02E4A">
        <w:rPr>
          <w:lang w:eastAsia="en-US"/>
        </w:rPr>
        <w:t>ere</w:t>
      </w:r>
      <w:r>
        <w:rPr>
          <w:lang w:eastAsia="en-US"/>
        </w:rPr>
        <w:t xml:space="preserve"> made in RAN1#116</w:t>
      </w:r>
      <w:r w:rsidR="00E02E4A">
        <w:rPr>
          <w:lang w:eastAsia="en-US"/>
        </w:rPr>
        <w:t xml:space="preserve">, </w:t>
      </w:r>
      <w:r w:rsidR="00F41CD8">
        <w:rPr>
          <w:lang w:eastAsia="en-US"/>
        </w:rPr>
        <w:t>RAN1#116bis</w:t>
      </w:r>
      <w:r w:rsidR="00E02E4A">
        <w:rPr>
          <w:lang w:eastAsia="en-US"/>
        </w:rPr>
        <w:t>, and RAN1 #117:</w:t>
      </w:r>
    </w:p>
    <w:tbl>
      <w:tblPr>
        <w:tblStyle w:val="TableGrid"/>
        <w:tblW w:w="0" w:type="auto"/>
        <w:tblLook w:val="04A0" w:firstRow="1" w:lastRow="0" w:firstColumn="1" w:lastColumn="0" w:noHBand="0" w:noVBand="1"/>
      </w:tblPr>
      <w:tblGrid>
        <w:gridCol w:w="10160"/>
      </w:tblGrid>
      <w:tr w:rsidR="00E14C50" w14:paraId="0266149E" w14:textId="77777777" w:rsidTr="00E14C50">
        <w:tc>
          <w:tcPr>
            <w:tcW w:w="10160" w:type="dxa"/>
          </w:tcPr>
          <w:p w14:paraId="525BD806" w14:textId="77777777" w:rsidR="008449D5" w:rsidRDefault="008449D5" w:rsidP="008449D5">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87B4AE7" w14:textId="77777777" w:rsidR="008449D5" w:rsidRPr="008449D5" w:rsidRDefault="008449D5" w:rsidP="008449D5">
            <w:pPr>
              <w:spacing w:after="0"/>
              <w:rPr>
                <w:rFonts w:eastAsia="Times New Roman"/>
                <w:lang w:val="en-US" w:eastAsia="zh-CN"/>
              </w:rPr>
            </w:pPr>
            <w:r w:rsidRPr="008449D5">
              <w:rPr>
                <w:rFonts w:eastAsia="Times New Roman"/>
                <w:lang w:val="en-US" w:eastAsia="zh-CN"/>
              </w:rPr>
              <w:t xml:space="preserve">For UE-sided model, at least for BM-Case1, for content in the report of inference results, support </w:t>
            </w:r>
          </w:p>
          <w:p w14:paraId="1CF548E7" w14:textId="77777777" w:rsidR="008449D5" w:rsidRPr="008449D5" w:rsidRDefault="008449D5" w:rsidP="00B1032C">
            <w:pPr>
              <w:pStyle w:val="ListParagraph"/>
              <w:numPr>
                <w:ilvl w:val="0"/>
                <w:numId w:val="22"/>
              </w:numPr>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1: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w:t>
            </w:r>
          </w:p>
          <w:p w14:paraId="08FA7640"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2: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 and RSRP of predicted Top K beam(s) among a set of beams</w:t>
            </w:r>
          </w:p>
          <w:p w14:paraId="0B972ECC"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At least K=1 and more, FFS on max value</w:t>
            </w:r>
          </w:p>
          <w:p w14:paraId="41EB0EC4"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 xml:space="preserve">FFS on beam information </w:t>
            </w:r>
          </w:p>
          <w:p w14:paraId="71A25A0E"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FFS on the definition of predicted Top K beam(s)</w:t>
            </w:r>
          </w:p>
          <w:p w14:paraId="7C65B7A7"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lang w:eastAsia="zh-CN"/>
              </w:rPr>
              <w:t>FFS on definition of reported RSRP when applicable</w:t>
            </w:r>
          </w:p>
          <w:p w14:paraId="65438983" w14:textId="77777777" w:rsidR="008449D5" w:rsidRPr="008449D5" w:rsidRDefault="008449D5" w:rsidP="00B1032C">
            <w:pPr>
              <w:pStyle w:val="ListParagraph"/>
              <w:numPr>
                <w:ilvl w:val="0"/>
                <w:numId w:val="22"/>
              </w:numPr>
              <w:spacing w:before="0" w:line="240" w:lineRule="auto"/>
              <w:rPr>
                <w:rFonts w:eastAsia="Times New Roman"/>
                <w:i w:val="0"/>
                <w:iCs w:val="0"/>
                <w:lang w:eastAsia="zh-CN"/>
              </w:rPr>
            </w:pPr>
            <w:r w:rsidRPr="008449D5">
              <w:rPr>
                <w:rFonts w:eastAsia="Times New Roman"/>
                <w:i w:val="0"/>
                <w:iCs w:val="0"/>
              </w:rPr>
              <w:t xml:space="preserve">FFS on other information in the report with </w:t>
            </w:r>
            <w:r w:rsidRPr="008449D5">
              <w:rPr>
                <w:rFonts w:eastAsia="Times New Roman"/>
                <w:i w:val="0"/>
                <w:iCs w:val="0"/>
                <w:lang w:eastAsia="zh-CN"/>
              </w:rPr>
              <w:t xml:space="preserve">potential down selection among the following options </w:t>
            </w:r>
          </w:p>
          <w:p w14:paraId="6AFF4C91"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proofErr w:type="spellStart"/>
            <w:r w:rsidRPr="008449D5">
              <w:rPr>
                <w:rFonts w:eastAsia="Times New Roman"/>
                <w:i w:val="0"/>
                <w:iCs w:val="0"/>
                <w:lang w:eastAsia="zh-CN"/>
              </w:rPr>
              <w:t>Opt</w:t>
            </w:r>
            <w:proofErr w:type="spellEnd"/>
            <w:r w:rsidRPr="008449D5">
              <w:rPr>
                <w:rFonts w:eastAsia="Times New Roman"/>
                <w:i w:val="0"/>
                <w:iCs w:val="0"/>
                <w:lang w:eastAsia="zh-CN"/>
              </w:rPr>
              <w:t xml:space="preserve"> 3: </w:t>
            </w:r>
            <w:r w:rsidRPr="008449D5">
              <w:rPr>
                <w:i w:val="0"/>
                <w:iCs w:val="0"/>
              </w:rPr>
              <w:t xml:space="preserve">Beam information on predicted Top K beam(s) among a set of beams and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 of predicted Top K beam(s) among a set of beams</w:t>
            </w:r>
          </w:p>
          <w:p w14:paraId="5F2938AE"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quantization method of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w:t>
            </w:r>
          </w:p>
          <w:p w14:paraId="4B705B87"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rPr>
              <w:t>Probability information is the probability of the beam to be the Top 1 or Top K beam</w:t>
            </w:r>
          </w:p>
          <w:p w14:paraId="30742E99"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4: </w:t>
            </w:r>
            <w:r w:rsidRPr="008449D5">
              <w:rPr>
                <w:i w:val="0"/>
                <w:iCs w:val="0"/>
              </w:rPr>
              <w:t xml:space="preserve">Beam information on predicted Top K beam(s) among a set of beams, </w:t>
            </w:r>
            <w:r w:rsidRPr="008449D5">
              <w:rPr>
                <w:rFonts w:eastAsia="Times New Roman"/>
                <w:i w:val="0"/>
                <w:iCs w:val="0"/>
              </w:rPr>
              <w:t>RSRP of predicted Top K beam(s) among a set of beams, and confidence information of the RSRP</w:t>
            </w:r>
          </w:p>
          <w:p w14:paraId="742C7447"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definition of reported RSRP </w:t>
            </w:r>
          </w:p>
          <w:p w14:paraId="6875B9AF" w14:textId="77777777" w:rsidR="008449D5" w:rsidRPr="008449D5" w:rsidRDefault="008449D5" w:rsidP="00B1032C">
            <w:pPr>
              <w:pStyle w:val="ListParagraph"/>
              <w:numPr>
                <w:ilvl w:val="1"/>
                <w:numId w:val="20"/>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definition and quantization method of </w:t>
            </w:r>
            <w:r w:rsidRPr="008449D5">
              <w:rPr>
                <w:rFonts w:eastAsia="Times New Roman"/>
                <w:i w:val="0"/>
                <w:iCs w:val="0"/>
              </w:rPr>
              <w:t>confidence information</w:t>
            </w:r>
          </w:p>
          <w:p w14:paraId="07614C03" w14:textId="77777777" w:rsidR="008449D5" w:rsidRPr="008449D5" w:rsidRDefault="008449D5" w:rsidP="00B1032C">
            <w:pPr>
              <w:pStyle w:val="ListParagraph"/>
              <w:numPr>
                <w:ilvl w:val="0"/>
                <w:numId w:val="20"/>
              </w:numPr>
              <w:spacing w:before="0" w:line="240" w:lineRule="auto"/>
              <w:ind w:left="1080"/>
              <w:rPr>
                <w:rFonts w:eastAsia="Times New Roman"/>
                <w:i w:val="0"/>
                <w:iCs w:val="0"/>
                <w:lang w:eastAsia="zh-CN"/>
              </w:rPr>
            </w:pPr>
            <w:r w:rsidRPr="008449D5">
              <w:rPr>
                <w:rFonts w:eastAsia="Times New Roman"/>
                <w:i w:val="0"/>
                <w:iCs w:val="0"/>
                <w:lang w:eastAsia="zh-CN"/>
              </w:rPr>
              <w:t>Other options are not precluded.</w:t>
            </w:r>
          </w:p>
          <w:p w14:paraId="173E00B1" w14:textId="77777777" w:rsidR="00E14C50" w:rsidRDefault="008449D5" w:rsidP="008449D5">
            <w:pPr>
              <w:spacing w:before="0" w:after="0" w:line="240" w:lineRule="auto"/>
              <w:rPr>
                <w:rFonts w:eastAsia="Times New Roman"/>
                <w:lang w:val="en-US" w:eastAsia="zh-CN"/>
              </w:rPr>
            </w:pPr>
            <w:r w:rsidRPr="008449D5">
              <w:rPr>
                <w:rFonts w:eastAsia="Times New Roman"/>
                <w:lang w:val="en-US" w:eastAsia="zh-CN"/>
              </w:rPr>
              <w:t>where the set of beams is Set A, i.e., the beams for UE prediction.</w:t>
            </w:r>
          </w:p>
          <w:p w14:paraId="54798BD4" w14:textId="77777777" w:rsidR="00F41CD8" w:rsidRDefault="00F41CD8" w:rsidP="008449D5">
            <w:pPr>
              <w:spacing w:before="0" w:after="0" w:line="240" w:lineRule="auto"/>
              <w:rPr>
                <w:rFonts w:eastAsia="Times New Roman"/>
                <w:lang w:val="en-US" w:eastAsia="zh-CN"/>
              </w:rPr>
            </w:pPr>
          </w:p>
          <w:p w14:paraId="1B23E766" w14:textId="77777777" w:rsidR="00F41CD8" w:rsidRPr="00C06BCB" w:rsidRDefault="00F41CD8" w:rsidP="00F41CD8">
            <w:pPr>
              <w:spacing w:before="0" w:after="0" w:line="240" w:lineRule="auto"/>
              <w:rPr>
                <w:rFonts w:eastAsia="DengXian"/>
                <w:b/>
                <w:bCs/>
                <w:highlight w:val="green"/>
                <w:lang w:eastAsia="zh-CN"/>
              </w:rPr>
            </w:pPr>
            <w:r w:rsidRPr="00C06BCB">
              <w:rPr>
                <w:rFonts w:eastAsia="DengXian"/>
                <w:b/>
                <w:bCs/>
                <w:highlight w:val="green"/>
                <w:lang w:eastAsia="zh-CN"/>
              </w:rPr>
              <w:t>Agreement</w:t>
            </w:r>
          </w:p>
          <w:p w14:paraId="4B7103DA" w14:textId="77777777" w:rsidR="00F41CD8" w:rsidRDefault="00F41CD8" w:rsidP="00F41CD8">
            <w:pPr>
              <w:spacing w:after="0"/>
              <w:rPr>
                <w:rFonts w:eastAsia="Batang"/>
                <w:lang w:eastAsia="en-US"/>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lang w:eastAsia="zh-CN"/>
              </w:rPr>
              <w:t xml:space="preserve">when applicable, </w:t>
            </w:r>
            <w:r>
              <w:t>further study the following options:</w:t>
            </w:r>
          </w:p>
          <w:p w14:paraId="49ADAD31" w14:textId="77777777" w:rsidR="00F41CD8" w:rsidRPr="00F41CD8" w:rsidRDefault="00F41CD8" w:rsidP="00B520C0">
            <w:pPr>
              <w:pStyle w:val="ListParagraph"/>
              <w:numPr>
                <w:ilvl w:val="0"/>
                <w:numId w:val="34"/>
              </w:numPr>
              <w:rPr>
                <w:i w:val="0"/>
                <w:iCs w:val="0"/>
                <w:lang w:eastAsia="en-US"/>
              </w:rPr>
            </w:pPr>
            <w:r w:rsidRPr="00F41CD8">
              <w:rPr>
                <w:i w:val="0"/>
                <w:iCs w:val="0"/>
              </w:rPr>
              <w:t>Option A</w:t>
            </w:r>
            <w:r w:rsidRPr="00F41CD8">
              <w:rPr>
                <w:rFonts w:eastAsia="DengXian"/>
                <w:i w:val="0"/>
                <w:iCs w:val="0"/>
                <w:lang w:eastAsia="zh-CN"/>
              </w:rPr>
              <w:t>:</w:t>
            </w:r>
            <w:r w:rsidRPr="00F41CD8">
              <w:rPr>
                <w:i w:val="0"/>
                <w:iCs w:val="0"/>
              </w:rPr>
              <w:t xml:space="preserve"> Pre</w:t>
            </w:r>
            <w:r w:rsidRPr="00F41CD8">
              <w:rPr>
                <w:i w:val="0"/>
                <w:iCs w:val="0"/>
                <w:lang w:eastAsia="en-US"/>
              </w:rPr>
              <w:t>dicted RSRP</w:t>
            </w:r>
          </w:p>
          <w:p w14:paraId="26DA1954" w14:textId="77777777" w:rsidR="00F41CD8" w:rsidRPr="00F41CD8" w:rsidRDefault="00F41CD8" w:rsidP="00B520C0">
            <w:pPr>
              <w:pStyle w:val="ListParagraph"/>
              <w:numPr>
                <w:ilvl w:val="0"/>
                <w:numId w:val="34"/>
              </w:numPr>
              <w:spacing w:before="0" w:line="240" w:lineRule="auto"/>
              <w:rPr>
                <w:i w:val="0"/>
                <w:iCs w:val="0"/>
                <w:lang w:eastAsia="en-US"/>
              </w:rPr>
            </w:pPr>
            <w:r w:rsidRPr="00F41CD8">
              <w:rPr>
                <w:i w:val="0"/>
                <w:iCs w:val="0"/>
                <w:lang w:eastAsia="en-US"/>
              </w:rPr>
              <w:t xml:space="preserve">Option B: Predicted RSRP, if the beam is not configured for </w:t>
            </w:r>
            <w:r w:rsidRPr="00F41CD8">
              <w:rPr>
                <w:rFonts w:eastAsia="DengXian"/>
                <w:i w:val="0"/>
                <w:iCs w:val="0"/>
                <w:lang w:eastAsia="zh-CN"/>
              </w:rPr>
              <w:t xml:space="preserve">corresponding </w:t>
            </w:r>
            <w:r w:rsidRPr="00F41CD8">
              <w:rPr>
                <w:i w:val="0"/>
                <w:iCs w:val="0"/>
                <w:lang w:eastAsia="en-US"/>
              </w:rPr>
              <w:t xml:space="preserve">measurement, and measured L1-RSRP if the beam is configured for </w:t>
            </w:r>
            <w:r w:rsidRPr="00F41CD8">
              <w:rPr>
                <w:rFonts w:eastAsia="DengXian"/>
                <w:i w:val="0"/>
                <w:iCs w:val="0"/>
                <w:lang w:eastAsia="zh-CN"/>
              </w:rPr>
              <w:t xml:space="preserve">corresponding </w:t>
            </w:r>
            <w:r w:rsidRPr="00F41CD8">
              <w:rPr>
                <w:i w:val="0"/>
                <w:iCs w:val="0"/>
                <w:lang w:eastAsia="en-US"/>
              </w:rPr>
              <w:t>measurement</w:t>
            </w:r>
          </w:p>
          <w:p w14:paraId="180A6DE8" w14:textId="77777777" w:rsidR="00F41CD8" w:rsidRPr="00F41CD8" w:rsidRDefault="00F41CD8" w:rsidP="00B520C0">
            <w:pPr>
              <w:pStyle w:val="ListParagraph"/>
              <w:numPr>
                <w:ilvl w:val="0"/>
                <w:numId w:val="34"/>
              </w:numPr>
              <w:spacing w:before="0" w:line="240" w:lineRule="auto"/>
              <w:rPr>
                <w:i w:val="0"/>
                <w:iCs w:val="0"/>
                <w:lang w:eastAsia="x-none"/>
              </w:rPr>
            </w:pPr>
            <w:r w:rsidRPr="00F41CD8">
              <w:rPr>
                <w:i w:val="0"/>
                <w:iCs w:val="0"/>
              </w:rPr>
              <w:t>Where the predicted RSRP is based on AI/ML output</w:t>
            </w:r>
          </w:p>
          <w:p w14:paraId="4F310CA8" w14:textId="77777777" w:rsidR="00F41CD8" w:rsidRPr="00F41CD8" w:rsidRDefault="00F41CD8" w:rsidP="00B520C0">
            <w:pPr>
              <w:pStyle w:val="ListParagraph"/>
              <w:numPr>
                <w:ilvl w:val="0"/>
                <w:numId w:val="34"/>
              </w:numPr>
              <w:spacing w:before="0" w:after="240" w:line="240" w:lineRule="auto"/>
              <w:rPr>
                <w:i w:val="0"/>
                <w:iCs w:val="0"/>
              </w:rPr>
            </w:pPr>
            <w:r w:rsidRPr="00F41CD8">
              <w:rPr>
                <w:i w:val="0"/>
                <w:iCs w:val="0"/>
              </w:rPr>
              <w:t>Note: Support both Option A and Option B is not precluded</w:t>
            </w:r>
          </w:p>
          <w:p w14:paraId="3EF1D838" w14:textId="77777777" w:rsidR="00F959B5" w:rsidRDefault="00F959B5" w:rsidP="00F959B5">
            <w:pPr>
              <w:spacing w:after="120"/>
              <w:rPr>
                <w:rFonts w:eastAsia="SimSun"/>
                <w:highlight w:val="green"/>
                <w:lang w:val="en-US" w:eastAsia="zh-CN"/>
              </w:rPr>
            </w:pPr>
            <w:r>
              <w:rPr>
                <w:rFonts w:eastAsia="SimSun" w:hint="eastAsia"/>
                <w:highlight w:val="green"/>
                <w:lang w:val="en-US" w:eastAsia="zh-CN"/>
              </w:rPr>
              <w:lastRenderedPageBreak/>
              <w:t>Agreement</w:t>
            </w:r>
          </w:p>
          <w:p w14:paraId="5F00B163" w14:textId="77777777" w:rsidR="00F959B5" w:rsidRDefault="00F959B5" w:rsidP="00F959B5">
            <w:pPr>
              <w:spacing w:after="120"/>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38A20306" w14:textId="77777777" w:rsidR="00F959B5" w:rsidRDefault="00F959B5" w:rsidP="00F959B5">
            <w:pPr>
              <w:pStyle w:val="ListParagraph"/>
              <w:numPr>
                <w:ilvl w:val="0"/>
                <w:numId w:val="44"/>
              </w:numPr>
              <w:spacing w:after="120"/>
              <w:rPr>
                <w:rFonts w:eastAsia="SimSun"/>
                <w:lang w:eastAsia="zh-CN"/>
              </w:rPr>
            </w:pPr>
            <w:r>
              <w:rPr>
                <w:rFonts w:eastAsia="SimSun"/>
                <w:lang w:eastAsia="zh-CN"/>
              </w:rPr>
              <w:t xml:space="preserve">wherein information of inference results of </w:t>
            </w:r>
            <w:proofErr w:type="gramStart"/>
            <w:r>
              <w:rPr>
                <w:rFonts w:eastAsia="SimSun"/>
                <w:lang w:eastAsia="zh-CN"/>
              </w:rPr>
              <w:t>one time</w:t>
            </w:r>
            <w:proofErr w:type="gramEnd"/>
            <w:r>
              <w:rPr>
                <w:rFonts w:eastAsia="SimSun"/>
                <w:lang w:eastAsia="zh-CN"/>
              </w:rPr>
              <w:t xml:space="preserve"> instance is as in one report for BM-Case 1 </w:t>
            </w:r>
          </w:p>
          <w:p w14:paraId="3A5AD1C6" w14:textId="77777777" w:rsidR="00F959B5" w:rsidRDefault="00F959B5" w:rsidP="00F959B5">
            <w:pPr>
              <w:pStyle w:val="ListParagraph"/>
              <w:numPr>
                <w:ilvl w:val="1"/>
                <w:numId w:val="44"/>
              </w:numPr>
              <w:spacing w:after="120"/>
              <w:rPr>
                <w:rFonts w:eastAsia="SimSun"/>
                <w:lang w:eastAsia="zh-CN"/>
              </w:rPr>
            </w:pPr>
            <w:r>
              <w:rPr>
                <w:rFonts w:eastAsia="SimSun"/>
                <w:lang w:eastAsia="zh-CN"/>
              </w:rPr>
              <w:t xml:space="preserve">Note: overhead reduction is not precluded </w:t>
            </w:r>
          </w:p>
          <w:p w14:paraId="492E758A" w14:textId="77777777" w:rsidR="00F959B5" w:rsidRDefault="00F959B5" w:rsidP="00F959B5">
            <w:pPr>
              <w:pStyle w:val="ListParagraph"/>
              <w:numPr>
                <w:ilvl w:val="0"/>
                <w:numId w:val="44"/>
              </w:numPr>
              <w:spacing w:after="120"/>
              <w:rPr>
                <w:rFonts w:eastAsia="SimSun"/>
                <w:lang w:eastAsia="zh-CN"/>
              </w:rPr>
            </w:pPr>
            <w:r>
              <w:rPr>
                <w:rFonts w:eastAsia="SimSun"/>
                <w:lang w:eastAsia="zh-CN"/>
              </w:rPr>
              <w:t>FFS on details</w:t>
            </w:r>
          </w:p>
          <w:p w14:paraId="16601C75" w14:textId="77777777" w:rsidR="00F959B5" w:rsidRPr="00F222BB" w:rsidRDefault="00F959B5" w:rsidP="00F959B5">
            <w:pPr>
              <w:rPr>
                <w:rFonts w:eastAsia="DengXian"/>
                <w:highlight w:val="green"/>
                <w:lang w:eastAsia="zh-CN"/>
              </w:rPr>
            </w:pPr>
            <w:r w:rsidRPr="00F222BB">
              <w:rPr>
                <w:rFonts w:eastAsia="DengXian"/>
                <w:highlight w:val="green"/>
                <w:lang w:eastAsia="zh-CN"/>
              </w:rPr>
              <w:t>Agreement</w:t>
            </w:r>
          </w:p>
          <w:p w14:paraId="00306882" w14:textId="77777777" w:rsidR="00F959B5" w:rsidRDefault="00F959B5" w:rsidP="00F959B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E223C09" w14:textId="60A96566" w:rsidR="00E02E4A" w:rsidRPr="008449D5" w:rsidRDefault="00E02E4A" w:rsidP="008449D5">
            <w:pPr>
              <w:spacing w:before="0" w:after="0" w:line="240" w:lineRule="auto"/>
              <w:rPr>
                <w:rFonts w:eastAsia="Times New Roman"/>
                <w:lang w:val="en-US" w:eastAsia="zh-CN"/>
              </w:rPr>
            </w:pPr>
          </w:p>
        </w:tc>
      </w:tr>
    </w:tbl>
    <w:p w14:paraId="5643EDD6" w14:textId="77777777" w:rsidR="008F4BA1" w:rsidRDefault="008F4BA1" w:rsidP="00CB617F"/>
    <w:p w14:paraId="31E9D942" w14:textId="38907B39"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w:t>
      </w:r>
      <w:r w:rsidR="001237E9">
        <w:t xml:space="preserve"> (note that set B may or may not be explicitly configured)</w:t>
      </w:r>
      <w:r w:rsidR="00F41CD8">
        <w:t xml:space="preserve"> or if set B is not a sub-set of set A</w:t>
      </w:r>
      <w:r w:rsidR="003B59E1">
        <w:t xml:space="preserve">, the UL beam report from the UE should contain information on whether the </w:t>
      </w:r>
      <w:r w:rsidR="001D7DE9">
        <w:t>predicted beam</w:t>
      </w:r>
      <w:r w:rsidR="00D66370">
        <w:t xml:space="preserve"> is actually measured by the UE</w:t>
      </w:r>
      <w:r w:rsidR="00F41CD8">
        <w:t xml:space="preserve"> or the reported quantity is an output from the UE-sided AI/ML model</w:t>
      </w:r>
      <w:r w:rsidR="0084713C">
        <w:t>.</w:t>
      </w:r>
    </w:p>
    <w:p w14:paraId="09359F35" w14:textId="35FFEA0E" w:rsidR="00B652A9" w:rsidRPr="00453694" w:rsidRDefault="0084713C" w:rsidP="00976653">
      <w:pPr>
        <w:pStyle w:val="ListParagraph"/>
        <w:numPr>
          <w:ilvl w:val="0"/>
          <w:numId w:val="19"/>
        </w:numPr>
        <w:rPr>
          <w:b/>
          <w:bCs/>
        </w:rPr>
      </w:pPr>
      <w:r w:rsidRPr="00453694">
        <w:rPr>
          <w:b/>
          <w:bCs/>
        </w:rPr>
        <w:t xml:space="preserve">For model inference of </w:t>
      </w:r>
      <w:r w:rsidR="00D1134B">
        <w:rPr>
          <w:b/>
          <w:bCs/>
        </w:rPr>
        <w:t>UE-side</w:t>
      </w:r>
      <w:r w:rsidRPr="00453694">
        <w:rPr>
          <w:b/>
          <w:bCs/>
        </w:rPr>
        <w:t xml:space="preserve"> AI/ML model,</w:t>
      </w:r>
      <w:r w:rsidR="00473DAE">
        <w:rPr>
          <w:b/>
          <w:bCs/>
        </w:rPr>
        <w:t xml:space="preserve"> </w:t>
      </w:r>
      <w:r w:rsidR="00771D66">
        <w:rPr>
          <w:b/>
          <w:bCs/>
        </w:rPr>
        <w:t>for reporting predicted beams and related RSRP</w:t>
      </w:r>
      <w:r w:rsidR="001D6B4F">
        <w:rPr>
          <w:b/>
          <w:bCs/>
        </w:rPr>
        <w:t xml:space="preserve"> (Opt-2), </w:t>
      </w:r>
      <w:r w:rsidR="00473DAE">
        <w:rPr>
          <w:b/>
          <w:bCs/>
        </w:rPr>
        <w:t>differentiation between measured L1-RSRP and predicted RSRP</w:t>
      </w:r>
      <w:r w:rsidR="001D6B4F">
        <w:rPr>
          <w:b/>
          <w:bCs/>
        </w:rPr>
        <w:t xml:space="preserve"> from a model</w:t>
      </w:r>
      <w:r w:rsidR="00473DAE">
        <w:rPr>
          <w:b/>
          <w:bCs/>
        </w:rPr>
        <w:t xml:space="preserve"> is needed</w:t>
      </w:r>
      <w:r w:rsidRPr="00453694">
        <w:rPr>
          <w:b/>
          <w:bCs/>
        </w:rPr>
        <w:t xml:space="preserve">. </w:t>
      </w:r>
      <w:r w:rsidR="00CF1680">
        <w:rPr>
          <w:b/>
          <w:bCs/>
        </w:rPr>
        <w:t xml:space="preserve">It can be based on an additional bit of information in the report per reported beam. </w:t>
      </w:r>
    </w:p>
    <w:p w14:paraId="2533C1FA" w14:textId="77777777" w:rsidR="0084713C" w:rsidRDefault="0084713C" w:rsidP="0084713C"/>
    <w:p w14:paraId="1BDE6B45" w14:textId="37000EF3"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measured beams to the gNB. </w:t>
      </w:r>
      <w:r w:rsidR="004168E8">
        <w:t>But this would lead to large latency for measurement and reporting of predicted beams, so reporting with differentiation of measurement and prediction is preferable.</w:t>
      </w:r>
    </w:p>
    <w:p w14:paraId="3884EDAE" w14:textId="51A61EF3" w:rsidR="001C5C5B" w:rsidRDefault="00973AF0" w:rsidP="0084713C">
      <w:r>
        <w:t xml:space="preserve">Considering that some </w:t>
      </w:r>
      <w:r w:rsidR="00642BEC">
        <w:t xml:space="preserve">representations for the model accuracy </w:t>
      </w:r>
      <w:r w:rsidR="00685682">
        <w:t xml:space="preserve">would be reported by the UE as part of Type 1 performance monitoring, it is not necessary to also support Opt. 3 or Opt. 4 that are indicative of model </w:t>
      </w:r>
      <w:r w:rsidR="0073312C">
        <w:t xml:space="preserve">prediction </w:t>
      </w:r>
      <w:r w:rsidR="00685682">
        <w:t xml:space="preserve">accuracy </w:t>
      </w:r>
      <w:r w:rsidR="0073312C">
        <w:t xml:space="preserve">as part of inference results report. It would be prudent to discuss these metrics in context of performance monitoring and not in context of inference results reporting. </w:t>
      </w:r>
    </w:p>
    <w:p w14:paraId="39ADDB38" w14:textId="7BE0FBC5" w:rsidR="007F380E" w:rsidRPr="00453694" w:rsidRDefault="007F380E" w:rsidP="00976653">
      <w:pPr>
        <w:pStyle w:val="ListParagraph"/>
        <w:numPr>
          <w:ilvl w:val="0"/>
          <w:numId w:val="19"/>
        </w:numPr>
        <w:rPr>
          <w:b/>
          <w:bCs/>
        </w:rPr>
      </w:pPr>
      <w:r>
        <w:rPr>
          <w:b/>
          <w:bCs/>
        </w:rPr>
        <w:t xml:space="preserve">Opt. 3 and Opt. 4 </w:t>
      </w:r>
      <w:r w:rsidR="00322087">
        <w:rPr>
          <w:b/>
          <w:bCs/>
        </w:rPr>
        <w:t>identified during RAN1 #116 towards defining</w:t>
      </w:r>
      <w:r>
        <w:rPr>
          <w:b/>
          <w:bCs/>
        </w:rPr>
        <w:t xml:space="preserve"> contents of inference results r</w:t>
      </w:r>
      <w:r w:rsidR="006A4294">
        <w:rPr>
          <w:b/>
          <w:bCs/>
        </w:rPr>
        <w:t xml:space="preserve">eporting for UE-sided models are discussed in context of performance monitoring and </w:t>
      </w:r>
      <w:r w:rsidR="00322087">
        <w:rPr>
          <w:b/>
          <w:bCs/>
        </w:rPr>
        <w:t xml:space="preserve">discussions are not duplicated in context of contents of report with inference results. </w:t>
      </w:r>
    </w:p>
    <w:p w14:paraId="2C7AC2A0" w14:textId="77777777" w:rsidR="007F380E" w:rsidRDefault="007F380E" w:rsidP="0084713C"/>
    <w:p w14:paraId="4107D3D0" w14:textId="77777777" w:rsidR="00122EF9" w:rsidRPr="006F033E" w:rsidRDefault="00122EF9" w:rsidP="00122EF9">
      <w:pPr>
        <w:pStyle w:val="Heading4"/>
      </w:pPr>
      <w:r>
        <w:t>Number of Predicted Beams</w:t>
      </w:r>
    </w:p>
    <w:p w14:paraId="6455B325" w14:textId="77777777" w:rsidR="00122EF9" w:rsidRDefault="00122EF9" w:rsidP="00122EF9">
      <w:pPr>
        <w:spacing w:before="240"/>
      </w:pPr>
      <w:r>
        <w:t>For a UE-side model, the network may also configure the number of best beams the UE needs to identify and the type of reporting the UE needs to perform to inform the gNB of the inference decision from the UE-side model. It may be possible that higher layer configuration of the value of K for top-K beam prediction for BM-Case-1/2 is provided to the UE and the UE L1 report after inferencing is based on the configured value of K.</w:t>
      </w:r>
    </w:p>
    <w:p w14:paraId="46C67173" w14:textId="0EB3CD49" w:rsidR="00122EF9" w:rsidRPr="00D81953" w:rsidRDefault="00122EF9" w:rsidP="00976653">
      <w:pPr>
        <w:pStyle w:val="ListParagraph"/>
        <w:numPr>
          <w:ilvl w:val="0"/>
          <w:numId w:val="19"/>
        </w:numPr>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sidR="00D73EF7">
        <w:rPr>
          <w:b/>
          <w:bCs/>
        </w:rPr>
        <w:t>subject to</w:t>
      </w:r>
      <w:r w:rsidRPr="00F93E70">
        <w:rPr>
          <w:b/>
          <w:bCs/>
        </w:rPr>
        <w:t xml:space="preserve"> UE capability</w:t>
      </w:r>
      <w:r w:rsidR="00D73EF7">
        <w:rPr>
          <w:b/>
          <w:bCs/>
        </w:rPr>
        <w:t xml:space="preserve">. Accordingly, </w:t>
      </w:r>
      <w:r w:rsidRPr="00F93E70">
        <w:rPr>
          <w:b/>
          <w:bCs/>
        </w:rPr>
        <w:t>the L1 report from UE to gNB after inference may be defined based on the configured value.</w:t>
      </w:r>
    </w:p>
    <w:p w14:paraId="743285F7" w14:textId="77777777" w:rsidR="00B652A9" w:rsidRDefault="00B652A9" w:rsidP="00CB617F"/>
    <w:p w14:paraId="24F51910" w14:textId="3FFD4A64" w:rsidR="00E300DA" w:rsidRDefault="00E300DA" w:rsidP="00E300DA">
      <w:pPr>
        <w:pStyle w:val="Heading3"/>
      </w:pPr>
      <w:r>
        <w:lastRenderedPageBreak/>
        <w:t>Beam Indication</w:t>
      </w:r>
      <w:r w:rsidR="00474189">
        <w:t xml:space="preserve"> Enhancements</w:t>
      </w:r>
    </w:p>
    <w:p w14:paraId="2F60DEF3" w14:textId="36F20CE5" w:rsidR="00E300DA" w:rsidRPr="00E300DA" w:rsidRDefault="00E300DA" w:rsidP="00E300DA">
      <w:pPr>
        <w:rPr>
          <w:lang w:eastAsia="en-US"/>
        </w:rPr>
      </w:pPr>
      <w:r>
        <w:rPr>
          <w:lang w:eastAsia="en-US"/>
        </w:rPr>
        <w:t xml:space="preserve">In RAN1#116, the following agreement was made as a starting point for beam indication. </w:t>
      </w:r>
    </w:p>
    <w:tbl>
      <w:tblPr>
        <w:tblStyle w:val="TableGrid"/>
        <w:tblW w:w="0" w:type="auto"/>
        <w:tblLook w:val="04A0" w:firstRow="1" w:lastRow="0" w:firstColumn="1" w:lastColumn="0" w:noHBand="0" w:noVBand="1"/>
      </w:tblPr>
      <w:tblGrid>
        <w:gridCol w:w="10160"/>
      </w:tblGrid>
      <w:tr w:rsidR="00E300DA" w14:paraId="165A85B9" w14:textId="77777777">
        <w:tc>
          <w:tcPr>
            <w:tcW w:w="10160" w:type="dxa"/>
          </w:tcPr>
          <w:p w14:paraId="69CF3B19" w14:textId="77777777" w:rsidR="00E300DA" w:rsidRDefault="00E300D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4E1B2870" w14:textId="77777777" w:rsidR="00E300DA" w:rsidRPr="00EE0EF4" w:rsidRDefault="00E300DA" w:rsidP="00E300DA">
            <w:pPr>
              <w:numPr>
                <w:ilvl w:val="0"/>
                <w:numId w:val="23"/>
              </w:numPr>
              <w:spacing w:after="0"/>
            </w:pPr>
            <w:r w:rsidRPr="00EE0EF4">
              <w:t xml:space="preserve">For NW-sided model and for UE-sided model, </w:t>
            </w:r>
            <w:r w:rsidRPr="00EE0EF4">
              <w:rPr>
                <w:rFonts w:eastAsia="Times New Roman"/>
                <w:lang w:val="en-US" w:eastAsia="zh-CN"/>
              </w:rPr>
              <w:t xml:space="preserve">beam indication </w:t>
            </w:r>
            <w:r w:rsidRPr="00EE0EF4">
              <w:t>is based on unified TCI state framework</w:t>
            </w:r>
          </w:p>
          <w:p w14:paraId="02EB4248" w14:textId="77777777" w:rsidR="00E300DA" w:rsidRPr="00EE0EF4" w:rsidRDefault="00E300DA" w:rsidP="00E300DA">
            <w:pPr>
              <w:pStyle w:val="ListParagraph"/>
              <w:numPr>
                <w:ilvl w:val="0"/>
                <w:numId w:val="24"/>
              </w:numPr>
              <w:spacing w:before="0" w:line="240" w:lineRule="auto"/>
              <w:ind w:left="1160"/>
              <w:rPr>
                <w:b/>
                <w:bCs/>
              </w:rPr>
            </w:pPr>
            <w:r w:rsidRPr="00EE0EF4">
              <w:rPr>
                <w:i w:val="0"/>
                <w:iCs w:val="0"/>
              </w:rPr>
              <w:t>FFS on whether/how potential enhancement is needed</w:t>
            </w:r>
          </w:p>
        </w:tc>
      </w:tr>
    </w:tbl>
    <w:p w14:paraId="29C8BB37" w14:textId="77777777" w:rsidR="00E300DA" w:rsidRDefault="00E300DA" w:rsidP="00E300DA">
      <w:pPr>
        <w:rPr>
          <w:lang w:eastAsia="en-US"/>
        </w:rPr>
      </w:pPr>
    </w:p>
    <w:p w14:paraId="3D823B4D" w14:textId="6A1E7B6D" w:rsidR="00CF7FF6" w:rsidRDefault="00CF7FF6" w:rsidP="00E300DA">
      <w:pPr>
        <w:rPr>
          <w:lang w:eastAsia="en-US"/>
        </w:rPr>
      </w:pPr>
      <w:r>
        <w:rPr>
          <w:lang w:eastAsia="en-US"/>
        </w:rPr>
        <w:t>The above agreement simply implies that joint/DL/UL TCI states from the Rel-17 framework will be used for beam management</w:t>
      </w:r>
      <w:r w:rsidR="00F8763E">
        <w:rPr>
          <w:lang w:eastAsia="en-US"/>
        </w:rPr>
        <w:t xml:space="preserve">. But it does not mandate using only the specified methods for beam indication which are MAC-CE and/or DCI based. In the legacy beam indication, only a </w:t>
      </w:r>
      <w:r w:rsidR="006C2B01">
        <w:rPr>
          <w:lang w:eastAsia="en-US"/>
        </w:rPr>
        <w:t>TCI state which has been activated by a TCI activation MAC-CE can be indicated to the UE using a DCI 1_1/1_2 with or without downlink allocation. However, there is currently no provision for the network to indicate a beam to the UE which is not part of the activated TCI state list</w:t>
      </w:r>
      <w:r w:rsidR="008A7818">
        <w:rPr>
          <w:lang w:eastAsia="en-US"/>
        </w:rPr>
        <w:t xml:space="preserve">. Since only 8 TCI states can be activated, this may lead to severe limitations for AI/ML aided beam management. The AI/ML model at UE or network could predict beams which may correspond to configured but not activated TCI states and if legacy TCI activation procedure (including the TCI activation latency mentioned in TS 38.133) is followed, it may lead to </w:t>
      </w:r>
      <w:r w:rsidR="002C2921">
        <w:rPr>
          <w:lang w:eastAsia="en-US"/>
        </w:rPr>
        <w:t xml:space="preserve">large delays in beam indication. Therefore, for AI/ML aided beam management use-cases, RAN1 should consider the possibility of </w:t>
      </w:r>
      <w:r w:rsidR="00474189">
        <w:rPr>
          <w:lang w:eastAsia="en-US"/>
        </w:rPr>
        <w:t xml:space="preserve">indication of predicted beams which are not activated. </w:t>
      </w:r>
    </w:p>
    <w:p w14:paraId="6582B169" w14:textId="5FB10763" w:rsidR="00474189" w:rsidRPr="00B45727" w:rsidRDefault="00474189" w:rsidP="00976653">
      <w:pPr>
        <w:pStyle w:val="ListParagraph"/>
        <w:numPr>
          <w:ilvl w:val="0"/>
          <w:numId w:val="19"/>
        </w:numPr>
        <w:rPr>
          <w:b/>
          <w:bCs/>
          <w:lang w:eastAsia="en-US"/>
        </w:rPr>
      </w:pPr>
      <w:r w:rsidRPr="00B45727">
        <w:rPr>
          <w:b/>
          <w:bCs/>
          <w:lang w:eastAsia="en-US"/>
        </w:rPr>
        <w:t xml:space="preserve">For BM-Case 1 and 2, RAN1 should consider beam indication of predicted beams </w:t>
      </w:r>
      <w:r w:rsidR="00D53E14">
        <w:rPr>
          <w:b/>
          <w:bCs/>
          <w:lang w:eastAsia="en-US"/>
        </w:rPr>
        <w:t xml:space="preserve">which have TCI states that </w:t>
      </w:r>
      <w:r w:rsidRPr="00B45727">
        <w:rPr>
          <w:b/>
          <w:bCs/>
          <w:lang w:eastAsia="en-US"/>
        </w:rPr>
        <w:t xml:space="preserve">are not part of the set of MAC-CE activated TCI states. </w:t>
      </w:r>
      <w:r w:rsidR="00E21737" w:rsidRPr="00B45727">
        <w:rPr>
          <w:b/>
          <w:bCs/>
          <w:lang w:eastAsia="en-US"/>
        </w:rPr>
        <w:t xml:space="preserve"> </w:t>
      </w:r>
    </w:p>
    <w:p w14:paraId="27EF5DFA" w14:textId="77777777" w:rsidR="00E300DA" w:rsidRDefault="00E300DA" w:rsidP="00CB617F"/>
    <w:p w14:paraId="60BA9817" w14:textId="3A0670A7" w:rsidR="00552A1A" w:rsidRDefault="00F9361F" w:rsidP="00552A1A">
      <w:pPr>
        <w:pStyle w:val="Heading2"/>
      </w:pPr>
      <w:r>
        <w:t>Performance</w:t>
      </w:r>
      <w:r w:rsidR="00552A1A">
        <w:t xml:space="preserve"> Monitoring</w:t>
      </w:r>
    </w:p>
    <w:p w14:paraId="295073B4" w14:textId="60225F23"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rsidR="00AF5EA9">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L1-RSRP difference</w:t>
            </w:r>
          </w:p>
          <w:p w14:paraId="658A183D" w14:textId="77777777" w:rsidR="00CB617F" w:rsidRDefault="00CB617F" w:rsidP="00B1032C">
            <w:pPr>
              <w:numPr>
                <w:ilvl w:val="1"/>
                <w:numId w:val="14"/>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B1032C">
            <w:pPr>
              <w:numPr>
                <w:ilvl w:val="1"/>
                <w:numId w:val="14"/>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B1032C">
            <w:pPr>
              <w:numPr>
                <w:ilvl w:val="0"/>
                <w:numId w:val="14"/>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B1032C">
            <w:pPr>
              <w:numPr>
                <w:ilvl w:val="0"/>
                <w:numId w:val="14"/>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B1032C">
            <w:pPr>
              <w:numPr>
                <w:ilvl w:val="2"/>
                <w:numId w:val="14"/>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B1032C">
            <w:pPr>
              <w:numPr>
                <w:ilvl w:val="2"/>
                <w:numId w:val="14"/>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B1032C">
            <w:pPr>
              <w:numPr>
                <w:ilvl w:val="2"/>
                <w:numId w:val="14"/>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B1032C">
            <w:pPr>
              <w:numPr>
                <w:ilvl w:val="1"/>
                <w:numId w:val="14"/>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B1032C">
            <w:pPr>
              <w:numPr>
                <w:ilvl w:val="2"/>
                <w:numId w:val="14"/>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B1032C">
            <w:pPr>
              <w:numPr>
                <w:ilvl w:val="2"/>
                <w:numId w:val="14"/>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B1032C">
            <w:pPr>
              <w:numPr>
                <w:ilvl w:val="2"/>
                <w:numId w:val="14"/>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B1032C">
            <w:pPr>
              <w:numPr>
                <w:ilvl w:val="2"/>
                <w:numId w:val="14"/>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selection/activation/switching </w:t>
            </w:r>
          </w:p>
          <w:p w14:paraId="348C94EF" w14:textId="5B580558" w:rsidR="00CB617F" w:rsidRDefault="00CB617F" w:rsidP="00B1032C">
            <w:pPr>
              <w:numPr>
                <w:ilvl w:val="0"/>
                <w:numId w:val="14"/>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B1032C">
            <w:pPr>
              <w:numPr>
                <w:ilvl w:val="1"/>
                <w:numId w:val="14"/>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B1032C">
            <w:pPr>
              <w:pStyle w:val="B2"/>
              <w:numPr>
                <w:ilvl w:val="2"/>
                <w:numId w:val="14"/>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B1032C">
            <w:pPr>
              <w:pStyle w:val="B2"/>
              <w:numPr>
                <w:ilvl w:val="2"/>
                <w:numId w:val="14"/>
              </w:numPr>
              <w:spacing w:before="0" w:after="0" w:line="240" w:lineRule="auto"/>
              <w:rPr>
                <w:lang w:val="en-US" w:eastAsia="zh-CN"/>
              </w:rPr>
            </w:pPr>
            <w:r>
              <w:t>Signalling, e.g., RRC-based, L1-based.</w:t>
            </w:r>
          </w:p>
          <w:p w14:paraId="24DC0F83" w14:textId="19BE5922" w:rsidR="00CB617F" w:rsidRDefault="00CB617F" w:rsidP="00B1032C">
            <w:pPr>
              <w:pStyle w:val="B2"/>
              <w:numPr>
                <w:ilvl w:val="1"/>
                <w:numId w:val="14"/>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471DD578" w14:textId="72F3CC04" w:rsidR="005E40F6" w:rsidRDefault="005E40F6" w:rsidP="005E40F6">
      <w:pPr>
        <w:pStyle w:val="Heading3"/>
      </w:pPr>
      <w:r>
        <w:lastRenderedPageBreak/>
        <w:t xml:space="preserve">Metric for </w:t>
      </w:r>
      <w:r w:rsidR="00F9361F">
        <w:t xml:space="preserve">Performance </w:t>
      </w:r>
      <w:r>
        <w:t>Monitoring</w:t>
      </w:r>
    </w:p>
    <w:p w14:paraId="619E6772" w14:textId="08483B94" w:rsidR="005B4480" w:rsidRPr="005B4480" w:rsidRDefault="005B4480" w:rsidP="005B4480">
      <w:pPr>
        <w:rPr>
          <w:lang w:eastAsia="en-US"/>
        </w:rPr>
      </w:pPr>
      <w:r>
        <w:rPr>
          <w:lang w:eastAsia="en-US"/>
        </w:rPr>
        <w:t>The following proposal was discussed in the FL summary in RAN1#116.</w:t>
      </w:r>
    </w:p>
    <w:tbl>
      <w:tblPr>
        <w:tblStyle w:val="TableGrid"/>
        <w:tblW w:w="0" w:type="auto"/>
        <w:tblLook w:val="04A0" w:firstRow="1" w:lastRow="0" w:firstColumn="1" w:lastColumn="0" w:noHBand="0" w:noVBand="1"/>
      </w:tblPr>
      <w:tblGrid>
        <w:gridCol w:w="10160"/>
      </w:tblGrid>
      <w:tr w:rsidR="00702908" w14:paraId="748F923A" w14:textId="77777777" w:rsidTr="00702908">
        <w:tc>
          <w:tcPr>
            <w:tcW w:w="10160" w:type="dxa"/>
          </w:tcPr>
          <w:p w14:paraId="6262D956" w14:textId="77777777" w:rsidR="00702908" w:rsidRPr="00702908" w:rsidRDefault="00702908" w:rsidP="00702908">
            <w:pPr>
              <w:spacing w:before="240" w:after="0" w:line="240" w:lineRule="auto"/>
              <w:rPr>
                <w:rFonts w:ascii="Times" w:eastAsia="Times New Roman" w:hAnsi="Times" w:cs="Times"/>
                <w:lang w:val="en-US" w:eastAsia="zh-CN"/>
              </w:rPr>
            </w:pPr>
            <w:r w:rsidRPr="00702908">
              <w:rPr>
                <w:rFonts w:ascii="Times" w:eastAsia="Times New Roman" w:hAnsi="Times" w:cs="Times"/>
                <w:lang w:val="en-US" w:eastAsia="zh-CN"/>
              </w:rPr>
              <w:t>Performance metric(s) with the following alternatives:</w:t>
            </w:r>
          </w:p>
          <w:p w14:paraId="053893E3" w14:textId="77777777" w:rsidR="00702908" w:rsidRPr="00702908" w:rsidRDefault="00702908" w:rsidP="00B520C0">
            <w:pPr>
              <w:pStyle w:val="ListParagraph"/>
              <w:numPr>
                <w:ilvl w:val="0"/>
                <w:numId w:val="25"/>
              </w:numPr>
              <w:ind w:left="450"/>
              <w:rPr>
                <w:rFonts w:ascii="Times" w:eastAsia="Times New Roman" w:hAnsi="Times" w:cs="Times"/>
                <w:i w:val="0"/>
                <w:iCs w:val="0"/>
                <w:lang w:eastAsia="zh-CN"/>
              </w:rPr>
            </w:pPr>
            <w:r w:rsidRPr="00702908">
              <w:rPr>
                <w:rFonts w:ascii="Times" w:eastAsia="Times New Roman" w:hAnsi="Times" w:cs="Times"/>
                <w:i w:val="0"/>
                <w:iCs w:val="0"/>
                <w:lang w:eastAsia="zh-CN"/>
              </w:rPr>
              <w:t>Alt.1: Beam prediction accuracy related KPIs, e.g., Top-K/1 beam prediction accuracy</w:t>
            </w:r>
          </w:p>
          <w:p w14:paraId="668E1533"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The ground truth is based on the measurements of all [FFS: a subset of] Set A of beams</w:t>
            </w:r>
          </w:p>
          <w:p w14:paraId="73D02608" w14:textId="77777777" w:rsidR="00702908" w:rsidRPr="00702908" w:rsidRDefault="00702908" w:rsidP="00B520C0">
            <w:pPr>
              <w:pStyle w:val="ListParagraph"/>
              <w:numPr>
                <w:ilvl w:val="2"/>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configure the resource for measurement</w:t>
            </w:r>
          </w:p>
          <w:p w14:paraId="134FFF50"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prediction accuracy is based on hypothesis or statistics</w:t>
            </w:r>
          </w:p>
          <w:p w14:paraId="7F026405" w14:textId="77777777" w:rsidR="00702908" w:rsidRPr="00702908" w:rsidRDefault="00702908" w:rsidP="00B520C0">
            <w:pPr>
              <w:pStyle w:val="ListParagraph"/>
              <w:numPr>
                <w:ilvl w:val="0"/>
                <w:numId w:val="25"/>
              </w:numPr>
              <w:spacing w:before="0" w:line="240" w:lineRule="auto"/>
              <w:ind w:left="450"/>
              <w:rPr>
                <w:rFonts w:ascii="Times" w:eastAsia="Times New Roman" w:hAnsi="Times" w:cs="Times"/>
                <w:i w:val="0"/>
                <w:iCs w:val="0"/>
                <w:lang w:eastAsia="zh-CN"/>
              </w:rPr>
            </w:pPr>
            <w:bookmarkStart w:id="1" w:name="_Hlk166245045"/>
            <w:r w:rsidRPr="00702908">
              <w:rPr>
                <w:rFonts w:ascii="Times" w:eastAsia="Times New Roman" w:hAnsi="Times" w:cs="Times"/>
                <w:i w:val="0"/>
                <w:iCs w:val="0"/>
                <w:lang w:eastAsia="zh-CN"/>
              </w:rPr>
              <w:t>Alt.2: Link quality related KPIs, e.g., throughput, L1-RSRP, L1-SINR, hypothetical BLER</w:t>
            </w:r>
            <w:bookmarkEnd w:id="1"/>
          </w:p>
          <w:p w14:paraId="19C40A5B"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resource for the measurement, e.g. L1-RSRP, L1-SINR, if supported</w:t>
            </w:r>
          </w:p>
          <w:p w14:paraId="10CE0653"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configuration for the hypothetical BLER, e.g., channel, payload/TBS, beam configuration, RS for the measurement, if supported</w:t>
            </w:r>
          </w:p>
          <w:p w14:paraId="4AD559A5"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calculate the throughput, if supported</w:t>
            </w:r>
          </w:p>
          <w:p w14:paraId="75DCF152"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3822C396" w14:textId="77777777" w:rsidR="00702908" w:rsidRPr="00702908" w:rsidRDefault="00702908" w:rsidP="00B520C0">
            <w:pPr>
              <w:pStyle w:val="ListParagraph"/>
              <w:numPr>
                <w:ilvl w:val="0"/>
                <w:numId w:val="25"/>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Alt.3: Performance metric based on input/output data distribution of AI/ML</w:t>
            </w:r>
          </w:p>
          <w:p w14:paraId="28B62171"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input data (e.g. the L1-RSRP of Set B of beams) distribution of AI/ML</w:t>
            </w:r>
          </w:p>
          <w:p w14:paraId="6E2DBE9F"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output data (e.g., the confidence/probability of Top-1/K beam as output of AI/ML for classification model) distribution of AI/ML</w:t>
            </w:r>
          </w:p>
          <w:p w14:paraId="6BF6BA0B"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734C2191" w14:textId="77777777" w:rsidR="00702908" w:rsidRPr="00702908" w:rsidRDefault="00702908" w:rsidP="00B520C0">
            <w:pPr>
              <w:pStyle w:val="ListParagraph"/>
              <w:numPr>
                <w:ilvl w:val="0"/>
                <w:numId w:val="25"/>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 xml:space="preserve">Alt.4: The L1-RSRP difference evaluated by comparing measured RSRP and predicted RSRP </w:t>
            </w:r>
          </w:p>
          <w:p w14:paraId="4AB0B555" w14:textId="77777777" w:rsidR="00702908" w:rsidRPr="00702908" w:rsidRDefault="00702908" w:rsidP="00B520C0">
            <w:pPr>
              <w:pStyle w:val="ListParagraph"/>
              <w:numPr>
                <w:ilvl w:val="1"/>
                <w:numId w:val="25"/>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Measurements of the predicted best beam(s) corresponding to model output (e.g., Comparison between actual L1-RSRP and predicted RSRP of predicted Top-1/K Beams)</w:t>
            </w:r>
          </w:p>
          <w:p w14:paraId="53DFE26E" w14:textId="77777777" w:rsidR="00702908" w:rsidRPr="00702908" w:rsidRDefault="00702908" w:rsidP="00B520C0">
            <w:pPr>
              <w:pStyle w:val="ListParagraph"/>
              <w:numPr>
                <w:ilvl w:val="1"/>
                <w:numId w:val="25"/>
              </w:numPr>
              <w:spacing w:before="0" w:line="240" w:lineRule="auto"/>
              <w:rPr>
                <w:lang w:eastAsia="en-US"/>
              </w:rPr>
            </w:pPr>
            <w:r w:rsidRPr="00702908">
              <w:rPr>
                <w:rFonts w:ascii="Times" w:eastAsia="Times New Roman" w:hAnsi="Times" w:cs="Times"/>
                <w:i w:val="0"/>
                <w:iCs w:val="0"/>
                <w:lang w:eastAsia="zh-CN"/>
              </w:rPr>
              <w:t>FFS on how to configure the resource for measurement to obtain the actual L1-RSRP of predicted Top1/K beams</w:t>
            </w:r>
          </w:p>
          <w:p w14:paraId="536C15DD" w14:textId="22E8B120" w:rsidR="00702908" w:rsidRDefault="00702908" w:rsidP="00B520C0">
            <w:pPr>
              <w:pStyle w:val="ListParagraph"/>
              <w:numPr>
                <w:ilvl w:val="1"/>
                <w:numId w:val="25"/>
              </w:numPr>
              <w:spacing w:before="0" w:after="240" w:line="240" w:lineRule="auto"/>
              <w:rPr>
                <w:lang w:eastAsia="en-US"/>
              </w:rPr>
            </w:pPr>
            <w:r w:rsidRPr="00702908">
              <w:rPr>
                <w:rFonts w:ascii="Times" w:eastAsia="Times New Roman" w:hAnsi="Times" w:cs="Times"/>
                <w:i w:val="0"/>
                <w:iCs w:val="0"/>
                <w:lang w:eastAsia="zh-CN"/>
              </w:rPr>
              <w:t>FFS on the L1-RSRP difference is based on hypothesis or statistics</w:t>
            </w:r>
          </w:p>
        </w:tc>
      </w:tr>
    </w:tbl>
    <w:p w14:paraId="7D700C10" w14:textId="25B39FBC" w:rsidR="005B4480" w:rsidRDefault="005B4480" w:rsidP="00702908">
      <w:pPr>
        <w:rPr>
          <w:lang w:eastAsia="en-US"/>
        </w:rPr>
      </w:pPr>
    </w:p>
    <w:p w14:paraId="1AF9405E" w14:textId="2F4AB033" w:rsidR="00B85E28" w:rsidRDefault="005B4480" w:rsidP="00702908">
      <w:pPr>
        <w:rPr>
          <w:lang w:eastAsia="en-US"/>
        </w:rPr>
      </w:pPr>
      <w:r>
        <w:rPr>
          <w:lang w:eastAsia="en-US"/>
        </w:rPr>
        <w:t>For AI/ML based beam management use cases, there should two different types of model monitoring</w:t>
      </w:r>
      <w:r w:rsidR="00B85E28">
        <w:rPr>
          <w:lang w:eastAsia="en-US"/>
        </w:rPr>
        <w:t>:</w:t>
      </w:r>
    </w:p>
    <w:p w14:paraId="1092EC4F" w14:textId="537DC45B" w:rsidR="00B85E28" w:rsidRPr="00582E48" w:rsidRDefault="00B85E28" w:rsidP="00B520C0">
      <w:pPr>
        <w:pStyle w:val="ListParagraph"/>
        <w:numPr>
          <w:ilvl w:val="0"/>
          <w:numId w:val="28"/>
        </w:numPr>
        <w:rPr>
          <w:lang w:eastAsia="en-US"/>
        </w:rPr>
      </w:pPr>
      <w:r>
        <w:rPr>
          <w:i w:val="0"/>
          <w:iCs w:val="0"/>
          <w:lang w:eastAsia="en-US"/>
        </w:rPr>
        <w:t>Model monitoring based on link quality KPIs</w:t>
      </w:r>
    </w:p>
    <w:p w14:paraId="06167451" w14:textId="5B8519D5" w:rsidR="00582E48" w:rsidRPr="00582E48" w:rsidRDefault="00582E48" w:rsidP="00B520C0">
      <w:pPr>
        <w:pStyle w:val="ListParagraph"/>
        <w:numPr>
          <w:ilvl w:val="1"/>
          <w:numId w:val="28"/>
        </w:numPr>
        <w:rPr>
          <w:lang w:eastAsia="en-US"/>
        </w:rPr>
      </w:pPr>
      <w:r>
        <w:rPr>
          <w:i w:val="0"/>
          <w:iCs w:val="0"/>
          <w:lang w:eastAsia="en-US"/>
        </w:rPr>
        <w:t>The purpose of this type of monitoring is to ensure the predicted beam from the AI/ML model supports a good quality link and in the case that the pre</w:t>
      </w:r>
      <w:r w:rsidR="001735A1">
        <w:rPr>
          <w:i w:val="0"/>
          <w:iCs w:val="0"/>
          <w:lang w:eastAsia="en-US"/>
        </w:rPr>
        <w:t xml:space="preserve">dicted beam quality deteriorates, the AI/ML model can run an inference to </w:t>
      </w:r>
      <w:r w:rsidR="001B2E71">
        <w:rPr>
          <w:i w:val="0"/>
          <w:iCs w:val="0"/>
          <w:lang w:eastAsia="en-US"/>
        </w:rPr>
        <w:t>update the beam.</w:t>
      </w:r>
    </w:p>
    <w:p w14:paraId="5CE2C454" w14:textId="454B8418" w:rsidR="00582E48" w:rsidRPr="001B2E71" w:rsidRDefault="00582E48" w:rsidP="00B520C0">
      <w:pPr>
        <w:pStyle w:val="ListParagraph"/>
        <w:numPr>
          <w:ilvl w:val="0"/>
          <w:numId w:val="28"/>
        </w:numPr>
        <w:rPr>
          <w:lang w:eastAsia="en-US"/>
        </w:rPr>
      </w:pPr>
      <w:r>
        <w:rPr>
          <w:i w:val="0"/>
          <w:iCs w:val="0"/>
          <w:lang w:eastAsia="en-US"/>
        </w:rPr>
        <w:t>Model monitoring based on model accuracy related KPIs</w:t>
      </w:r>
    </w:p>
    <w:p w14:paraId="6569E991" w14:textId="1E87376F" w:rsidR="001B2E71" w:rsidRPr="002C34B5" w:rsidRDefault="001B2E71" w:rsidP="00B520C0">
      <w:pPr>
        <w:pStyle w:val="ListParagraph"/>
        <w:numPr>
          <w:ilvl w:val="1"/>
          <w:numId w:val="28"/>
        </w:numPr>
        <w:rPr>
          <w:lang w:eastAsia="en-US"/>
        </w:rPr>
      </w:pPr>
      <w:r>
        <w:rPr>
          <w:i w:val="0"/>
          <w:iCs w:val="0"/>
          <w:lang w:eastAsia="en-US"/>
        </w:rPr>
        <w:t xml:space="preserve">The purpose of this type of model monitoring is to ensure that the accuracy of the prediction of the current activated model is </w:t>
      </w:r>
      <w:r w:rsidR="004B081C">
        <w:rPr>
          <w:i w:val="0"/>
          <w:iCs w:val="0"/>
          <w:lang w:eastAsia="en-US"/>
        </w:rPr>
        <w:t>still good enough for it to predict the best beams for the link. If not, an update in the model, model switching or fallback to non-AI/ML methods should b</w:t>
      </w:r>
      <w:r w:rsidR="002C34B5">
        <w:rPr>
          <w:i w:val="0"/>
          <w:iCs w:val="0"/>
          <w:lang w:eastAsia="en-US"/>
        </w:rPr>
        <w:t xml:space="preserve">e performed. </w:t>
      </w:r>
    </w:p>
    <w:p w14:paraId="4C859BB2" w14:textId="0810FC02" w:rsidR="00B45727" w:rsidRDefault="002C34B5" w:rsidP="002C34B5">
      <w:pPr>
        <w:spacing w:before="240"/>
        <w:rPr>
          <w:lang w:eastAsia="en-US"/>
        </w:rPr>
      </w:pPr>
      <w:r>
        <w:rPr>
          <w:lang w:eastAsia="en-US"/>
        </w:rPr>
        <w:t>Based on this, different metrics should be adopted for different model monitoring use cases. In our view</w:t>
      </w:r>
      <w:r w:rsidR="003C2C91">
        <w:rPr>
          <w:lang w:eastAsia="en-US"/>
        </w:rPr>
        <w:t>, performance monitoring of the 1</w:t>
      </w:r>
      <w:r w:rsidR="003C2C91" w:rsidRPr="003C2C91">
        <w:rPr>
          <w:vertAlign w:val="superscript"/>
          <w:lang w:eastAsia="en-US"/>
        </w:rPr>
        <w:t>st</w:t>
      </w:r>
      <w:r w:rsidR="003C2C91">
        <w:rPr>
          <w:lang w:eastAsia="en-US"/>
        </w:rPr>
        <w:t xml:space="preserve"> type makes use of </w:t>
      </w:r>
      <w:r w:rsidR="00B45727">
        <w:rPr>
          <w:lang w:eastAsia="en-US"/>
        </w:rPr>
        <w:t>Alt-2 metrics while the 2</w:t>
      </w:r>
      <w:r w:rsidR="00B45727" w:rsidRPr="00B45727">
        <w:rPr>
          <w:vertAlign w:val="superscript"/>
          <w:lang w:eastAsia="en-US"/>
        </w:rPr>
        <w:t>nd</w:t>
      </w:r>
      <w:r w:rsidR="00B45727">
        <w:rPr>
          <w:lang w:eastAsia="en-US"/>
        </w:rPr>
        <w:t xml:space="preserve"> type can make use of Alt-1 and Atl-4. Therefore, </w:t>
      </w:r>
      <w:r w:rsidR="00924750">
        <w:rPr>
          <w:lang w:eastAsia="en-US"/>
        </w:rPr>
        <w:t>at least</w:t>
      </w:r>
      <w:r w:rsidR="00B45727">
        <w:rPr>
          <w:lang w:eastAsia="en-US"/>
        </w:rPr>
        <w:t xml:space="preserve"> these metric types should be supported. </w:t>
      </w:r>
    </w:p>
    <w:p w14:paraId="7BA6BFED" w14:textId="30E84849" w:rsidR="005E40F6" w:rsidRDefault="006A0E20" w:rsidP="00976653">
      <w:pPr>
        <w:pStyle w:val="ListParagraph"/>
        <w:numPr>
          <w:ilvl w:val="0"/>
          <w:numId w:val="19"/>
        </w:numPr>
        <w:rPr>
          <w:b/>
          <w:bCs/>
        </w:rPr>
      </w:pPr>
      <w:r w:rsidRPr="002D53DF">
        <w:rPr>
          <w:b/>
          <w:bCs/>
        </w:rPr>
        <w:t xml:space="preserve">Support </w:t>
      </w:r>
      <w:r w:rsidR="005D28B1" w:rsidRPr="002D53DF">
        <w:rPr>
          <w:b/>
          <w:bCs/>
        </w:rPr>
        <w:t>Alt-1, Alt-2</w:t>
      </w:r>
      <w:r w:rsidR="00DD00B1">
        <w:rPr>
          <w:b/>
          <w:bCs/>
        </w:rPr>
        <w:t>,</w:t>
      </w:r>
      <w:r w:rsidR="005D28B1" w:rsidRPr="002D53DF">
        <w:rPr>
          <w:b/>
          <w:bCs/>
        </w:rPr>
        <w:t xml:space="preserve"> and Alt-4 for model monitoring </w:t>
      </w:r>
      <w:r w:rsidR="002D53DF" w:rsidRPr="002D53DF">
        <w:rPr>
          <w:b/>
          <w:bCs/>
        </w:rPr>
        <w:t>metrics</w:t>
      </w:r>
      <w:r w:rsidR="004D5FC4">
        <w:rPr>
          <w:b/>
          <w:bCs/>
        </w:rPr>
        <w:t>:</w:t>
      </w:r>
    </w:p>
    <w:p w14:paraId="6344B675" w14:textId="590CACEF" w:rsidR="00C144BA" w:rsidRDefault="000B2382" w:rsidP="00976653">
      <w:pPr>
        <w:pStyle w:val="ListParagraph"/>
        <w:numPr>
          <w:ilvl w:val="0"/>
          <w:numId w:val="56"/>
        </w:numPr>
        <w:rPr>
          <w:b/>
          <w:bCs/>
        </w:rPr>
      </w:pPr>
      <w:r w:rsidRPr="000B2382">
        <w:rPr>
          <w:b/>
          <w:bCs/>
        </w:rPr>
        <w:t>Alt.1: Beam prediction accuracy related KPIs, e.g., Top-K/1 beam prediction accuracy</w:t>
      </w:r>
      <w:r w:rsidR="00035D87">
        <w:rPr>
          <w:b/>
          <w:bCs/>
        </w:rPr>
        <w:t>.</w:t>
      </w:r>
    </w:p>
    <w:p w14:paraId="1DDD2296" w14:textId="12C5E503" w:rsidR="00C144BA" w:rsidRPr="00976653" w:rsidRDefault="000B2382" w:rsidP="00976653">
      <w:pPr>
        <w:pStyle w:val="ListParagraph"/>
        <w:numPr>
          <w:ilvl w:val="0"/>
          <w:numId w:val="56"/>
        </w:numPr>
        <w:rPr>
          <w:b/>
          <w:bCs/>
        </w:rPr>
      </w:pPr>
      <w:r w:rsidRPr="00976653">
        <w:rPr>
          <w:b/>
          <w:bCs/>
        </w:rPr>
        <w:t xml:space="preserve">Alt.2: Link quality related KPIs, e.g., L1-RSRP, L1-SINR, </w:t>
      </w:r>
      <w:r w:rsidR="00E9160A" w:rsidRPr="00976653">
        <w:rPr>
          <w:b/>
          <w:bCs/>
        </w:rPr>
        <w:t>etc</w:t>
      </w:r>
      <w:r w:rsidR="00035D87" w:rsidRPr="00976653">
        <w:rPr>
          <w:b/>
          <w:bCs/>
        </w:rPr>
        <w:t>.</w:t>
      </w:r>
    </w:p>
    <w:p w14:paraId="5F4167EE" w14:textId="41808ABE" w:rsidR="000B2382" w:rsidRPr="00976653" w:rsidRDefault="000B2382" w:rsidP="00976653">
      <w:pPr>
        <w:pStyle w:val="ListParagraph"/>
        <w:numPr>
          <w:ilvl w:val="0"/>
          <w:numId w:val="56"/>
        </w:numPr>
        <w:rPr>
          <w:b/>
          <w:bCs/>
        </w:rPr>
      </w:pPr>
      <w:r w:rsidRPr="00976653">
        <w:rPr>
          <w:b/>
          <w:bCs/>
        </w:rPr>
        <w:t>Alt.4: The L1-RSRP difference evaluated by comparing measured RSRP and predicted RSRP</w:t>
      </w:r>
      <w:r w:rsidR="00035D87" w:rsidRPr="00976653">
        <w:rPr>
          <w:b/>
          <w:bCs/>
        </w:rPr>
        <w:t>.</w:t>
      </w:r>
    </w:p>
    <w:p w14:paraId="7C57D876" w14:textId="77777777" w:rsidR="006131DC" w:rsidRDefault="006131DC" w:rsidP="00CB617F"/>
    <w:p w14:paraId="0B12EC93" w14:textId="216E399F" w:rsidR="003465DB" w:rsidRDefault="00494154" w:rsidP="00CB617F">
      <w:r>
        <w:t xml:space="preserve">On the details of the </w:t>
      </w:r>
      <w:r w:rsidR="006E297C">
        <w:t xml:space="preserve">potential options to define UE behavior for </w:t>
      </w:r>
      <w:r w:rsidR="007963D4">
        <w:t>reporting</w:t>
      </w:r>
      <w:r w:rsidR="006E297C">
        <w:t xml:space="preserve"> of m</w:t>
      </w:r>
      <w:r w:rsidR="00C42EA3">
        <w:t>odel monitoring</w:t>
      </w:r>
      <w:r w:rsidR="006E297C">
        <w:t xml:space="preserve"> results</w:t>
      </w:r>
      <w:r>
        <w:t>, the following were identified and discussed during RAN1 #117:</w:t>
      </w:r>
    </w:p>
    <w:tbl>
      <w:tblPr>
        <w:tblStyle w:val="TableGrid"/>
        <w:tblW w:w="0" w:type="auto"/>
        <w:tblLook w:val="04A0" w:firstRow="1" w:lastRow="0" w:firstColumn="1" w:lastColumn="0" w:noHBand="0" w:noVBand="1"/>
      </w:tblPr>
      <w:tblGrid>
        <w:gridCol w:w="10160"/>
      </w:tblGrid>
      <w:tr w:rsidR="00494154" w14:paraId="340317A3" w14:textId="77777777" w:rsidTr="00494154">
        <w:tc>
          <w:tcPr>
            <w:tcW w:w="10160" w:type="dxa"/>
          </w:tcPr>
          <w:p w14:paraId="577069D5" w14:textId="77777777" w:rsidR="007520C3" w:rsidRPr="007520C3" w:rsidRDefault="007520C3" w:rsidP="007520C3">
            <w:pPr>
              <w:numPr>
                <w:ilvl w:val="0"/>
                <w:numId w:val="52"/>
              </w:numPr>
              <w:rPr>
                <w:lang w:val="en-US"/>
              </w:rPr>
            </w:pPr>
            <w:r w:rsidRPr="007520C3">
              <w:rPr>
                <w:lang w:val="en-US"/>
              </w:rPr>
              <w:lastRenderedPageBreak/>
              <w:t>Option A: Report the measurement results (e.g. L1-RSRP and/or beam information) of one set of beams, configured by NW</w:t>
            </w:r>
          </w:p>
          <w:p w14:paraId="0E98EABF" w14:textId="77777777" w:rsidR="007520C3" w:rsidRPr="007520C3" w:rsidRDefault="007520C3" w:rsidP="007520C3">
            <w:pPr>
              <w:numPr>
                <w:ilvl w:val="1"/>
                <w:numId w:val="52"/>
              </w:numPr>
              <w:rPr>
                <w:lang w:val="en-US"/>
              </w:rPr>
            </w:pPr>
            <w:r w:rsidRPr="007520C3">
              <w:rPr>
                <w:lang w:val="en-US"/>
              </w:rPr>
              <w:t>Using existing CSI framework for configuration of the set of beams as the starting point</w:t>
            </w:r>
          </w:p>
          <w:p w14:paraId="1B72571D" w14:textId="77777777" w:rsidR="007520C3" w:rsidRPr="007520C3" w:rsidRDefault="007520C3" w:rsidP="007520C3">
            <w:pPr>
              <w:numPr>
                <w:ilvl w:val="2"/>
                <w:numId w:val="52"/>
              </w:numPr>
              <w:rPr>
                <w:i/>
                <w:iCs/>
                <w:lang w:val="en-US"/>
              </w:rPr>
            </w:pPr>
            <w:r w:rsidRPr="007520C3">
              <w:rPr>
                <w:lang w:val="en-US"/>
              </w:rPr>
              <w:t xml:space="preserve">FFS on the details of measurement results: </w:t>
            </w:r>
            <w:proofErr w:type="gramStart"/>
            <w:r w:rsidRPr="007520C3">
              <w:rPr>
                <w:lang w:val="en-US"/>
              </w:rPr>
              <w:t>e,g</w:t>
            </w:r>
            <w:proofErr w:type="gramEnd"/>
            <w:r w:rsidRPr="007520C3">
              <w:rPr>
                <w:lang w:val="en-US"/>
              </w:rPr>
              <w:t>,L1-RSRP and/or beam information</w:t>
            </w:r>
          </w:p>
          <w:p w14:paraId="03B8A8CD" w14:textId="77777777" w:rsidR="007520C3" w:rsidRPr="007520C3" w:rsidRDefault="007520C3" w:rsidP="007520C3">
            <w:pPr>
              <w:numPr>
                <w:ilvl w:val="0"/>
                <w:numId w:val="52"/>
              </w:numPr>
              <w:rPr>
                <w:lang w:val="en-US"/>
              </w:rPr>
            </w:pPr>
            <w:r w:rsidRPr="007520C3">
              <w:rPr>
                <w:lang w:val="en-US"/>
              </w:rPr>
              <w:t>Option B: Report the beam prediction accuracy related information</w:t>
            </w:r>
          </w:p>
          <w:p w14:paraId="5E306676" w14:textId="77777777" w:rsidR="007520C3" w:rsidRPr="007520C3" w:rsidRDefault="007520C3" w:rsidP="007520C3">
            <w:pPr>
              <w:numPr>
                <w:ilvl w:val="1"/>
                <w:numId w:val="52"/>
              </w:numPr>
              <w:rPr>
                <w:lang w:val="en-US"/>
              </w:rPr>
            </w:pPr>
            <w:r w:rsidRPr="007520C3">
              <w:rPr>
                <w:bCs/>
                <w:iCs/>
              </w:rPr>
              <w:t xml:space="preserve">FFS on metric of </w:t>
            </w:r>
            <w:r w:rsidRPr="007520C3">
              <w:rPr>
                <w:lang w:val="en-US"/>
              </w:rPr>
              <w:t xml:space="preserve">beam prediction accuracy related information: </w:t>
            </w:r>
            <w:r w:rsidRPr="007520C3">
              <w:rPr>
                <w:bCs/>
                <w:iCs/>
              </w:rPr>
              <w:t xml:space="preserve">e.g., Top-K/1 beam prediction accuracy, beam prediction accuracy within 1 dB margin, whether the beam prediction accuracy is then a threshold or not. </w:t>
            </w:r>
          </w:p>
          <w:p w14:paraId="01D79A3B" w14:textId="77777777" w:rsidR="007520C3" w:rsidRPr="007520C3" w:rsidRDefault="007520C3" w:rsidP="007520C3">
            <w:pPr>
              <w:numPr>
                <w:ilvl w:val="2"/>
                <w:numId w:val="52"/>
              </w:numPr>
              <w:rPr>
                <w:lang w:val="en-US"/>
              </w:rPr>
            </w:pPr>
            <w:r w:rsidRPr="007520C3">
              <w:rPr>
                <w:bCs/>
                <w:iCs/>
              </w:rPr>
              <w:t>FFS on how to quantize the metric</w:t>
            </w:r>
          </w:p>
          <w:p w14:paraId="47448959" w14:textId="77777777" w:rsidR="007520C3" w:rsidRPr="007520C3" w:rsidRDefault="007520C3" w:rsidP="007520C3">
            <w:pPr>
              <w:numPr>
                <w:ilvl w:val="1"/>
                <w:numId w:val="52"/>
              </w:numPr>
              <w:rPr>
                <w:lang w:val="en-US"/>
              </w:rPr>
            </w:pPr>
            <w:r w:rsidRPr="007520C3">
              <w:rPr>
                <w:bCs/>
                <w:iCs/>
              </w:rPr>
              <w:t xml:space="preserve">FFS on configuration to obtain the beam prediction accuracy </w:t>
            </w:r>
            <w:r w:rsidRPr="007520C3">
              <w:rPr>
                <w:lang w:val="en-US"/>
              </w:rPr>
              <w:t>related information</w:t>
            </w:r>
            <w:r w:rsidRPr="007520C3">
              <w:rPr>
                <w:bCs/>
                <w:iCs/>
              </w:rPr>
              <w:t>, including</w:t>
            </w:r>
          </w:p>
          <w:p w14:paraId="2B55F2DA" w14:textId="77777777" w:rsidR="007520C3" w:rsidRPr="007520C3" w:rsidRDefault="007520C3" w:rsidP="007520C3">
            <w:pPr>
              <w:numPr>
                <w:ilvl w:val="2"/>
                <w:numId w:val="52"/>
              </w:numPr>
              <w:rPr>
                <w:lang w:val="en-US"/>
              </w:rPr>
            </w:pPr>
            <w:r w:rsidRPr="007520C3">
              <w:rPr>
                <w:lang w:val="en-US"/>
              </w:rPr>
              <w:t xml:space="preserve">How to define a window to obtain the </w:t>
            </w:r>
            <w:r w:rsidRPr="007520C3">
              <w:rPr>
                <w:bCs/>
                <w:iCs/>
              </w:rPr>
              <w:t>statistical results on from UE</w:t>
            </w:r>
          </w:p>
          <w:p w14:paraId="1B5265AC" w14:textId="77777777" w:rsidR="007520C3" w:rsidRPr="007520C3" w:rsidRDefault="007520C3" w:rsidP="007520C3">
            <w:pPr>
              <w:numPr>
                <w:ilvl w:val="2"/>
                <w:numId w:val="52"/>
              </w:numPr>
              <w:rPr>
                <w:lang w:val="en-US"/>
              </w:rPr>
            </w:pPr>
            <w:r w:rsidRPr="007520C3">
              <w:rPr>
                <w:bCs/>
                <w:iCs/>
                <w:lang w:val="en-US"/>
              </w:rPr>
              <w:t>How to configure resources (e.g., full or subset of Set A, and Set B) to obtain the ground truth (genie-aided Top 1/K beam and corresponding L1-RSRP) to calculate the related KPI</w:t>
            </w:r>
          </w:p>
          <w:p w14:paraId="7656FC5A" w14:textId="77777777" w:rsidR="007520C3" w:rsidRPr="007520C3" w:rsidRDefault="007520C3" w:rsidP="007520C3">
            <w:pPr>
              <w:numPr>
                <w:ilvl w:val="0"/>
                <w:numId w:val="52"/>
              </w:numPr>
              <w:rPr>
                <w:lang w:val="en-US"/>
              </w:rPr>
            </w:pPr>
            <w:r w:rsidRPr="007520C3">
              <w:rPr>
                <w:lang w:val="en-US"/>
              </w:rPr>
              <w:t xml:space="preserve">Option C: Report the RSRP difference information between the measured and predicted </w:t>
            </w:r>
          </w:p>
          <w:p w14:paraId="021C0CA6" w14:textId="77777777" w:rsidR="007520C3" w:rsidRPr="007520C3" w:rsidRDefault="007520C3" w:rsidP="007520C3">
            <w:pPr>
              <w:numPr>
                <w:ilvl w:val="1"/>
                <w:numId w:val="52"/>
              </w:numPr>
              <w:rPr>
                <w:lang w:val="en-US"/>
              </w:rPr>
            </w:pPr>
            <w:r w:rsidRPr="007520C3">
              <w:rPr>
                <w:lang w:val="en-US"/>
              </w:rPr>
              <w:t>FFS on RSRP difference information: e.g., RSRP difference, whether RSRP difference is higher than a threshold, all or part of RSRP difference</w:t>
            </w:r>
          </w:p>
          <w:p w14:paraId="091DEAD7" w14:textId="77777777" w:rsidR="007520C3" w:rsidRPr="007520C3" w:rsidRDefault="007520C3" w:rsidP="007520C3">
            <w:pPr>
              <w:numPr>
                <w:ilvl w:val="1"/>
                <w:numId w:val="52"/>
              </w:numPr>
              <w:rPr>
                <w:lang w:val="en-US"/>
              </w:rPr>
            </w:pPr>
            <w:r w:rsidRPr="007520C3">
              <w:rPr>
                <w:lang w:val="en-US"/>
              </w:rPr>
              <w:t>FFS on whether/how define the associated beams for RSRP difference information, e.g.,</w:t>
            </w:r>
          </w:p>
          <w:p w14:paraId="5BC6E5DD" w14:textId="77777777" w:rsidR="007520C3" w:rsidRPr="007520C3" w:rsidRDefault="007520C3" w:rsidP="007520C3">
            <w:pPr>
              <w:numPr>
                <w:ilvl w:val="2"/>
                <w:numId w:val="52"/>
              </w:numPr>
              <w:rPr>
                <w:lang w:val="en-US"/>
              </w:rPr>
            </w:pPr>
            <w:r w:rsidRPr="007520C3">
              <w:rPr>
                <w:lang w:val="en-US"/>
              </w:rPr>
              <w:t xml:space="preserve">#1: of a set of beams configured by NW </w:t>
            </w:r>
          </w:p>
          <w:p w14:paraId="786D431D" w14:textId="77777777" w:rsidR="007520C3" w:rsidRPr="007520C3" w:rsidRDefault="007520C3" w:rsidP="007520C3">
            <w:pPr>
              <w:numPr>
                <w:ilvl w:val="3"/>
                <w:numId w:val="52"/>
              </w:numPr>
              <w:rPr>
                <w:lang w:val="en-US"/>
              </w:rPr>
            </w:pPr>
            <w:r w:rsidRPr="007520C3">
              <w:rPr>
                <w:lang w:val="en-US"/>
              </w:rPr>
              <w:t xml:space="preserve">FFS on whether/how to handle the case if the configured beams are not the predicted Top 1 or Top K </w:t>
            </w:r>
          </w:p>
          <w:p w14:paraId="12B49969" w14:textId="77777777" w:rsidR="007520C3" w:rsidRPr="007520C3" w:rsidRDefault="007520C3" w:rsidP="007520C3">
            <w:pPr>
              <w:numPr>
                <w:ilvl w:val="2"/>
                <w:numId w:val="52"/>
              </w:numPr>
              <w:rPr>
                <w:lang w:val="en-US"/>
              </w:rPr>
            </w:pPr>
            <w:r w:rsidRPr="007520C3">
              <w:rPr>
                <w:lang w:val="en-US"/>
              </w:rPr>
              <w:t>#2: of predicted Top 1 or Top K beams</w:t>
            </w:r>
          </w:p>
          <w:p w14:paraId="356E1DF2" w14:textId="77777777" w:rsidR="007520C3" w:rsidRPr="007520C3" w:rsidRDefault="007520C3" w:rsidP="007520C3">
            <w:pPr>
              <w:numPr>
                <w:ilvl w:val="3"/>
                <w:numId w:val="52"/>
              </w:numPr>
              <w:rPr>
                <w:lang w:val="en-US"/>
              </w:rPr>
            </w:pPr>
            <w:r w:rsidRPr="007520C3">
              <w:rPr>
                <w:lang w:val="en-US"/>
              </w:rPr>
              <w:t>UE is not required to report the RSRP difference information if the configured beam is not predicted Top 1 or Top K beams</w:t>
            </w:r>
          </w:p>
          <w:p w14:paraId="5C7FADB8" w14:textId="77777777" w:rsidR="007520C3" w:rsidRPr="007520C3" w:rsidRDefault="007520C3" w:rsidP="007520C3">
            <w:pPr>
              <w:numPr>
                <w:ilvl w:val="2"/>
                <w:numId w:val="52"/>
              </w:numPr>
              <w:rPr>
                <w:lang w:val="en-US"/>
              </w:rPr>
            </w:pPr>
            <w:r w:rsidRPr="007520C3">
              <w:rPr>
                <w:lang w:val="en-US"/>
              </w:rPr>
              <w:t>#3: RSRP difference between predicted Top 1 or Top K beams, and Top 1 or Top K beams of a set of beams (e.g., full or subset of Set A, same or different as predicted Top 1 or Top K beams)</w:t>
            </w:r>
          </w:p>
          <w:p w14:paraId="29385FC2" w14:textId="77777777" w:rsidR="007520C3" w:rsidRPr="007520C3" w:rsidRDefault="007520C3" w:rsidP="007520C3">
            <w:pPr>
              <w:numPr>
                <w:ilvl w:val="1"/>
                <w:numId w:val="52"/>
              </w:numPr>
              <w:rPr>
                <w:lang w:val="en-US"/>
              </w:rPr>
            </w:pPr>
            <w:r w:rsidRPr="007520C3">
              <w:rPr>
                <w:lang w:val="en-US"/>
              </w:rPr>
              <w:t>FFS on how to configure resources to obtain the measured L1-RSRP</w:t>
            </w:r>
          </w:p>
          <w:p w14:paraId="077ECE86" w14:textId="77777777" w:rsidR="007520C3" w:rsidRPr="007520C3" w:rsidRDefault="007520C3" w:rsidP="007520C3">
            <w:pPr>
              <w:numPr>
                <w:ilvl w:val="0"/>
                <w:numId w:val="52"/>
              </w:numPr>
              <w:rPr>
                <w:lang w:val="en-US"/>
              </w:rPr>
            </w:pPr>
            <w:r w:rsidRPr="007520C3">
              <w:rPr>
                <w:lang w:val="en-US"/>
              </w:rPr>
              <w:t>Option D: Report probability information of the predicted beam of Top 1 or Top K beams</w:t>
            </w:r>
          </w:p>
          <w:p w14:paraId="26C5A3C7" w14:textId="77777777" w:rsidR="007520C3" w:rsidRPr="007520C3" w:rsidRDefault="007520C3" w:rsidP="007520C3">
            <w:pPr>
              <w:numPr>
                <w:ilvl w:val="1"/>
                <w:numId w:val="52"/>
              </w:numPr>
              <w:rPr>
                <w:lang w:val="en-US"/>
              </w:rPr>
            </w:pPr>
            <w:r w:rsidRPr="007520C3">
              <w:rPr>
                <w:lang w:val="en-US"/>
              </w:rPr>
              <w:t xml:space="preserve">FFS on probability information and the quantization </w:t>
            </w:r>
          </w:p>
          <w:p w14:paraId="0728CC82" w14:textId="77777777" w:rsidR="007520C3" w:rsidRPr="007520C3" w:rsidRDefault="007520C3" w:rsidP="007520C3">
            <w:pPr>
              <w:numPr>
                <w:ilvl w:val="1"/>
                <w:numId w:val="52"/>
              </w:numPr>
              <w:rPr>
                <w:lang w:val="en-US"/>
              </w:rPr>
            </w:pPr>
            <w:r w:rsidRPr="007520C3">
              <w:rPr>
                <w:lang w:val="en-US"/>
              </w:rPr>
              <w:t>#1: The probability information of predicted Top 1</w:t>
            </w:r>
          </w:p>
          <w:p w14:paraId="5CF87333" w14:textId="77777777" w:rsidR="00DC788F" w:rsidRDefault="007520C3" w:rsidP="00DC788F">
            <w:pPr>
              <w:numPr>
                <w:ilvl w:val="1"/>
                <w:numId w:val="52"/>
              </w:numPr>
              <w:rPr>
                <w:lang w:val="en-US"/>
              </w:rPr>
            </w:pPr>
            <w:r w:rsidRPr="007520C3">
              <w:rPr>
                <w:lang w:val="en-US"/>
              </w:rPr>
              <w:t>#2: The probability information of each or sum of predicted Top Top-K beams.</w:t>
            </w:r>
          </w:p>
          <w:p w14:paraId="2DEC1197" w14:textId="45BC1EDA" w:rsidR="007520C3" w:rsidRPr="00976653" w:rsidRDefault="007520C3" w:rsidP="00DC788F">
            <w:pPr>
              <w:numPr>
                <w:ilvl w:val="1"/>
                <w:numId w:val="52"/>
              </w:numPr>
              <w:rPr>
                <w:lang w:val="en-US"/>
              </w:rPr>
            </w:pPr>
            <w:r w:rsidRPr="00DC788F">
              <w:rPr>
                <w:lang w:val="en-US"/>
              </w:rPr>
              <w:t xml:space="preserve">#3: Beam information that the probability information comparing to a threshold.  </w:t>
            </w:r>
          </w:p>
          <w:p w14:paraId="04E44E6C" w14:textId="77777777" w:rsidR="007520C3" w:rsidRPr="007520C3" w:rsidRDefault="007520C3" w:rsidP="007520C3">
            <w:pPr>
              <w:numPr>
                <w:ilvl w:val="0"/>
                <w:numId w:val="52"/>
              </w:numPr>
              <w:rPr>
                <w:lang w:val="en-US"/>
              </w:rPr>
            </w:pPr>
            <w:r w:rsidRPr="007520C3">
              <w:rPr>
                <w:lang w:val="en-US"/>
              </w:rPr>
              <w:t xml:space="preserve">Option E: Report </w:t>
            </w:r>
            <w:r w:rsidRPr="007520C3">
              <w:rPr>
                <w:lang w:eastAsia="zh-CN"/>
              </w:rPr>
              <w:t>confidence</w:t>
            </w:r>
            <w:r w:rsidRPr="007520C3">
              <w:rPr>
                <w:lang w:val="en-US"/>
              </w:rPr>
              <w:t xml:space="preserve"> information of the predicted RSRP error</w:t>
            </w:r>
          </w:p>
          <w:p w14:paraId="45A13603" w14:textId="77777777" w:rsidR="007520C3" w:rsidRPr="007520C3" w:rsidRDefault="007520C3" w:rsidP="007520C3">
            <w:pPr>
              <w:numPr>
                <w:ilvl w:val="1"/>
                <w:numId w:val="52"/>
              </w:numPr>
              <w:rPr>
                <w:lang w:val="en-US"/>
              </w:rPr>
            </w:pPr>
            <w:r w:rsidRPr="007520C3">
              <w:rPr>
                <w:lang w:val="en-US"/>
              </w:rPr>
              <w:lastRenderedPageBreak/>
              <w:t xml:space="preserve">FFS on </w:t>
            </w:r>
            <w:r w:rsidRPr="007520C3">
              <w:rPr>
                <w:lang w:eastAsia="zh-CN"/>
              </w:rPr>
              <w:t>confidence</w:t>
            </w:r>
            <w:r w:rsidRPr="007520C3">
              <w:rPr>
                <w:lang w:val="en-US"/>
              </w:rPr>
              <w:t xml:space="preserve"> information, e.g., e.g. 10th, 50th, 90th percentile of L1-RSRP error)</w:t>
            </w:r>
          </w:p>
          <w:p w14:paraId="4C95B4F0" w14:textId="77777777" w:rsidR="007520C3" w:rsidRPr="007520C3" w:rsidRDefault="007520C3" w:rsidP="007520C3">
            <w:pPr>
              <w:numPr>
                <w:ilvl w:val="0"/>
                <w:numId w:val="52"/>
              </w:numPr>
              <w:rPr>
                <w:lang w:val="en-US"/>
              </w:rPr>
            </w:pPr>
            <w:r w:rsidRPr="007520C3">
              <w:rPr>
                <w:lang w:val="en-US"/>
              </w:rPr>
              <w:t xml:space="preserve">Option F: Report </w:t>
            </w:r>
            <w:r w:rsidRPr="007520C3">
              <w:rPr>
                <w:iCs/>
                <w:lang w:eastAsia="ja-JP"/>
              </w:rPr>
              <w:t>hypothetical BLER-like metrics</w:t>
            </w:r>
          </w:p>
          <w:p w14:paraId="73FC6030" w14:textId="405F55DE" w:rsidR="00494154" w:rsidRPr="00976653" w:rsidRDefault="007520C3" w:rsidP="00976653">
            <w:pPr>
              <w:numPr>
                <w:ilvl w:val="1"/>
                <w:numId w:val="52"/>
              </w:numPr>
              <w:rPr>
                <w:lang w:val="en-US"/>
              </w:rPr>
            </w:pPr>
            <w:r w:rsidRPr="007520C3">
              <w:rPr>
                <w:iCs/>
                <w:lang w:eastAsia="ja-JP"/>
              </w:rPr>
              <w:t>FFS on details</w:t>
            </w:r>
          </w:p>
        </w:tc>
      </w:tr>
    </w:tbl>
    <w:p w14:paraId="7209B8AB" w14:textId="77777777" w:rsidR="00494154" w:rsidRDefault="00494154" w:rsidP="00CB617F"/>
    <w:p w14:paraId="420AFA93" w14:textId="77777777" w:rsidR="00CF0A65" w:rsidRDefault="00381E55" w:rsidP="00CB617F">
      <w:r>
        <w:t xml:space="preserve">From the above list of options, in our view, the </w:t>
      </w:r>
      <w:r w:rsidR="00AD5FAC">
        <w:t>ones RAN1 should pursue further include Options A, B, and C</w:t>
      </w:r>
      <w:r w:rsidR="00CF0A65">
        <w:t xml:space="preserve">, with potential down-selection between Options A and C. </w:t>
      </w:r>
    </w:p>
    <w:p w14:paraId="1567BC38" w14:textId="2977E530" w:rsidR="002C3F07" w:rsidRDefault="00AE64E6" w:rsidP="00CB617F">
      <w:r w:rsidRPr="00976653">
        <w:rPr>
          <w:b/>
          <w:bCs/>
          <w:u w:val="single"/>
        </w:rPr>
        <w:t>Option A</w:t>
      </w:r>
      <w:r>
        <w:t xml:space="preserve"> </w:t>
      </w:r>
      <w:r w:rsidR="006A6E25">
        <w:t xml:space="preserve">provides a basic monitoring mechanism based on reporting of </w:t>
      </w:r>
      <w:r w:rsidR="00245B31">
        <w:t xml:space="preserve">measurement results (e.g., L1-RSRP) for a </w:t>
      </w:r>
      <w:r w:rsidR="00913CC4">
        <w:t>set of beams</w:t>
      </w:r>
      <w:r w:rsidR="00B119E6">
        <w:t xml:space="preserve"> and can be mapped to monitoring Type 1 Option 1</w:t>
      </w:r>
      <w:r w:rsidR="0062561A">
        <w:t xml:space="preserve">. The set of beams may be configured by the network or </w:t>
      </w:r>
      <w:r w:rsidR="007233AD">
        <w:t xml:space="preserve">specified – e.g., as the </w:t>
      </w:r>
      <w:r w:rsidR="00965104">
        <w:t>entire set A of beams</w:t>
      </w:r>
      <w:r w:rsidR="00220403">
        <w:t xml:space="preserve">. </w:t>
      </w:r>
      <w:r w:rsidR="002C3F07">
        <w:t xml:space="preserve">If configured by the network, it is not clear how to ensure that the configured set of beams includes the predicted </w:t>
      </w:r>
      <w:r w:rsidR="005075DD">
        <w:t xml:space="preserve">(Top-K/1) beams. </w:t>
      </w:r>
    </w:p>
    <w:p w14:paraId="0AA327EF" w14:textId="1A7347CA" w:rsidR="00A43489" w:rsidRDefault="005075DD" w:rsidP="00CB617F">
      <w:r>
        <w:t>More importantly</w:t>
      </w:r>
      <w:r w:rsidR="00EC6811">
        <w:t xml:space="preserve">, there are some </w:t>
      </w:r>
      <w:r w:rsidR="00CC4425">
        <w:t xml:space="preserve">limitations for this option, viz., for Option A to be self-sufficient, it would be necessary for UE to report inference results </w:t>
      </w:r>
      <w:r w:rsidR="00F245C1">
        <w:t xml:space="preserve">that is regression based, i.e., include predicted L1-RSRP values. If inference results are reported </w:t>
      </w:r>
      <w:r w:rsidR="00301EA8">
        <w:t>as per Opt. 1</w:t>
      </w:r>
      <w:r w:rsidR="00F3038E">
        <w:t xml:space="preserve">, i.e., as output of a classification model, then just L1-RSRP measurements reporting would not enable the network to determine the monitoring </w:t>
      </w:r>
      <w:r w:rsidR="00A43489">
        <w:t xml:space="preserve">metrics. Furthermore, it may be </w:t>
      </w:r>
      <w:r w:rsidR="00751489">
        <w:t xml:space="preserve">difficult to guarantee comprehensive monitoring if a subset of set A is configured </w:t>
      </w:r>
      <w:r w:rsidR="00BD3B89">
        <w:t xml:space="preserve">for the measurements for monitoring. </w:t>
      </w:r>
      <w:r w:rsidR="004773BA">
        <w:t xml:space="preserve">Nevertheless, Option A should be considered for specification support at least for </w:t>
      </w:r>
      <w:r w:rsidR="008C35C4">
        <w:t>regression-based</w:t>
      </w:r>
      <w:r w:rsidR="004773BA">
        <w:t xml:space="preserve"> models</w:t>
      </w:r>
      <w:r w:rsidR="000F4FFF">
        <w:t>.</w:t>
      </w:r>
    </w:p>
    <w:p w14:paraId="40A47526" w14:textId="7F59CAB4" w:rsidR="009E77E4" w:rsidRDefault="008C35C4" w:rsidP="00CB617F">
      <w:r>
        <w:t>Both above</w:t>
      </w:r>
      <w:r w:rsidR="00BD3B89">
        <w:t xml:space="preserve"> shortcomings are addressed per </w:t>
      </w:r>
      <w:r w:rsidR="00BD3B89" w:rsidRPr="00976653">
        <w:rPr>
          <w:b/>
          <w:bCs/>
          <w:u w:val="single"/>
        </w:rPr>
        <w:t>Option C</w:t>
      </w:r>
      <w:r w:rsidR="007751EA">
        <w:t xml:space="preserve"> where UE reports difference of </w:t>
      </w:r>
      <w:r w:rsidR="00316F41">
        <w:t xml:space="preserve">L1-RSRP values for predicted and measured beams for a set A or even set B. </w:t>
      </w:r>
      <w:r w:rsidR="007467EC">
        <w:t>Option C can be mapped to monitoring Type 1 Option 2</w:t>
      </w:r>
      <w:r w:rsidR="00236448">
        <w:t xml:space="preserve"> where the monitoring metric corresponds to the L1-RSRP difference. </w:t>
      </w:r>
      <w:r w:rsidR="00316F41">
        <w:t xml:space="preserve"> </w:t>
      </w:r>
    </w:p>
    <w:p w14:paraId="46D061DE" w14:textId="0DA1032E" w:rsidR="00BD3B89" w:rsidRDefault="001E6996" w:rsidP="00CB617F">
      <w:r>
        <w:t xml:space="preserve">For reporting of Top-1 beam, per Option C, the L1-RSRP difference between </w:t>
      </w:r>
      <w:r w:rsidR="00E6054B">
        <w:t>the predicted Top-1 beam and the measured Top-1 beam in</w:t>
      </w:r>
      <w:r w:rsidR="005E5621">
        <w:t xml:space="preserve"> </w:t>
      </w:r>
      <w:r w:rsidR="00330D59">
        <w:t xml:space="preserve">the set of beams identified for measurements for model monitoring can be reported to the network. </w:t>
      </w:r>
    </w:p>
    <w:p w14:paraId="525BF78C" w14:textId="05AF9B5E" w:rsidR="00381E55" w:rsidRDefault="00330D59" w:rsidP="00CB617F">
      <w:r>
        <w:t xml:space="preserve">For reporting of Top K beam, per Option C, the L1-RSRP difference between each of the predicted Top-K beams and the measured Top K beams (respectively) </w:t>
      </w:r>
      <w:r w:rsidR="00E84F23">
        <w:t>from</w:t>
      </w:r>
      <w:r>
        <w:t xml:space="preserve"> the set of beams identified for measurements for model monitoring can be reported to the network.</w:t>
      </w:r>
      <w:r w:rsidR="00E84F23">
        <w:t xml:space="preserve"> Alternatively, the lowest L1-RSRP </w:t>
      </w:r>
      <w:r w:rsidR="009D6D97">
        <w:t xml:space="preserve">for the Top K beams </w:t>
      </w:r>
      <w:r w:rsidR="00E84F23">
        <w:t>(e.g., corresponding to the K-</w:t>
      </w:r>
      <w:proofErr w:type="spellStart"/>
      <w:r w:rsidR="00E84F23">
        <w:t>th</w:t>
      </w:r>
      <w:proofErr w:type="spellEnd"/>
      <w:r w:rsidR="00E84F23">
        <w:t xml:space="preserve"> best beam) </w:t>
      </w:r>
      <w:r w:rsidR="009D6D97">
        <w:t xml:space="preserve">for the predicted and measured Top K beams can be used to calculate the RSRP difference for reporting as a model monitoring metric. </w:t>
      </w:r>
      <w:r w:rsidR="00160737">
        <w:t xml:space="preserve">When </w:t>
      </w:r>
      <w:r w:rsidR="00C7368F">
        <w:t>Top</w:t>
      </w:r>
      <w:r w:rsidR="00160737">
        <w:t xml:space="preserve"> K </w:t>
      </w:r>
      <w:r w:rsidR="00C7368F">
        <w:t xml:space="preserve">&gt; 1 beams are </w:t>
      </w:r>
      <w:r w:rsidR="006F520A">
        <w:t>to be reported as</w:t>
      </w:r>
      <w:r w:rsidR="00C7368F">
        <w:t xml:space="preserve"> </w:t>
      </w:r>
      <w:r w:rsidR="00B54809">
        <w:t xml:space="preserve">model output, </w:t>
      </w:r>
      <w:r w:rsidR="00934A73">
        <w:t xml:space="preserve">this metric </w:t>
      </w:r>
      <w:r w:rsidR="00A514F3">
        <w:t xml:space="preserve">can provide a measure of the lower bound on the achievable performance </w:t>
      </w:r>
      <w:r w:rsidR="00A410A4">
        <w:t>of the model compared to measured values.</w:t>
      </w:r>
      <w:r w:rsidR="00A514F3">
        <w:t xml:space="preserve"> </w:t>
      </w:r>
      <w:r w:rsidR="00754915">
        <w:t>A</w:t>
      </w:r>
      <w:r w:rsidR="00992B19">
        <w:t>nother option could be to repor</w:t>
      </w:r>
      <w:r w:rsidR="00160737">
        <w:t>t</w:t>
      </w:r>
      <w:r w:rsidR="00A410A4">
        <w:t xml:space="preserve"> the maximum RSRP difference across the respective k</w:t>
      </w:r>
      <w:r w:rsidR="00607A80">
        <w:t>-</w:t>
      </w:r>
      <w:proofErr w:type="spellStart"/>
      <w:r w:rsidR="00607A80">
        <w:t>th</w:t>
      </w:r>
      <w:proofErr w:type="spellEnd"/>
      <w:r w:rsidR="00607A80">
        <w:t xml:space="preserve"> best predicted and measured beams, where 1≤ k ≤ K.</w:t>
      </w:r>
      <w:r w:rsidR="00E1635A">
        <w:t xml:space="preserve"> </w:t>
      </w:r>
      <w:r w:rsidR="00EE23F9">
        <w:t xml:space="preserve">However, one issue may be that this </w:t>
      </w:r>
      <w:r w:rsidR="006D2677">
        <w:t xml:space="preserve">metric could </w:t>
      </w:r>
      <w:r w:rsidR="003D18C4">
        <w:t xml:space="preserve">indicate </w:t>
      </w:r>
      <w:r w:rsidR="00251DD7">
        <w:t xml:space="preserve">poor model performance in case </w:t>
      </w:r>
      <w:r w:rsidR="00BA4355">
        <w:t xml:space="preserve">one of the Top-K beams </w:t>
      </w:r>
      <w:r w:rsidR="003321AB">
        <w:t>have a relatively large prediction error for L1-RSRP</w:t>
      </w:r>
      <w:r w:rsidR="00A57359">
        <w:t xml:space="preserve">, but this beam may not even be consequential to the overall link performance. </w:t>
      </w:r>
    </w:p>
    <w:p w14:paraId="19ACD7A4" w14:textId="77777777" w:rsidR="0032161D" w:rsidRDefault="003F0E7C" w:rsidP="00CB617F">
      <w:r w:rsidRPr="00976653">
        <w:rPr>
          <w:b/>
          <w:bCs/>
          <w:u w:val="single"/>
        </w:rPr>
        <w:t>Option B</w:t>
      </w:r>
      <w:r>
        <w:t xml:space="preserve"> involves reporting of the beam prediction accuracy </w:t>
      </w:r>
      <w:r w:rsidR="00C33A86">
        <w:t xml:space="preserve">as an example of monitoring </w:t>
      </w:r>
      <w:r w:rsidR="00CD2030">
        <w:t xml:space="preserve">Type 1 Option 2. </w:t>
      </w:r>
      <w:r w:rsidR="00510136">
        <w:t xml:space="preserve">A candidate </w:t>
      </w:r>
      <w:r w:rsidR="00CD2030">
        <w:t>metri</w:t>
      </w:r>
      <w:r w:rsidR="00510136">
        <w:t>c for Option B</w:t>
      </w:r>
      <w:r w:rsidR="00CD2030">
        <w:t xml:space="preserve"> could be one or more of: </w:t>
      </w:r>
    </w:p>
    <w:p w14:paraId="37E96B0B" w14:textId="11095A13" w:rsidR="003F0E7C" w:rsidRPr="0032161D" w:rsidRDefault="00510136" w:rsidP="145F31E8">
      <w:pPr>
        <w:pStyle w:val="ListParagraph"/>
      </w:pPr>
      <w:r w:rsidRPr="0032161D">
        <w:rPr>
          <w:bCs/>
        </w:rPr>
        <w:t>Top-K/1 beam prediction accuracy</w:t>
      </w:r>
    </w:p>
    <w:p w14:paraId="2FD2EBCC" w14:textId="7DEAA5DB" w:rsidR="0032161D" w:rsidRPr="00E9160A" w:rsidRDefault="00E84581" w:rsidP="0032161D">
      <w:pPr>
        <w:pStyle w:val="ListParagraph"/>
        <w:numPr>
          <w:ilvl w:val="0"/>
          <w:numId w:val="11"/>
        </w:numPr>
      </w:pPr>
      <w:r>
        <w:rPr>
          <w:bCs/>
        </w:rPr>
        <w:t>Extended-</w:t>
      </w:r>
      <w:r w:rsidR="0032161D">
        <w:rPr>
          <w:bCs/>
        </w:rPr>
        <w:t>Top-K/1 beam prediction accuracy</w:t>
      </w:r>
      <w:r>
        <w:rPr>
          <w:bCs/>
        </w:rPr>
        <w:t xml:space="preserve"> such that the “Extended-Top-K/1 beams” include the Top-K/1 measured beams and any additional beams with L1-RSRP within </w:t>
      </w:r>
      <w:r w:rsidR="00034368">
        <w:rPr>
          <w:bCs/>
        </w:rPr>
        <w:t xml:space="preserve">a specified or configured X dB margin, e.g., X = 1 </w:t>
      </w:r>
      <w:proofErr w:type="spellStart"/>
      <w:r w:rsidR="00034368">
        <w:rPr>
          <w:bCs/>
        </w:rPr>
        <w:t>dB</w:t>
      </w:r>
      <w:r w:rsidR="00E9160A">
        <w:rPr>
          <w:bCs/>
        </w:rPr>
        <w:t>.</w:t>
      </w:r>
      <w:proofErr w:type="spellEnd"/>
    </w:p>
    <w:p w14:paraId="778F713D" w14:textId="77777777" w:rsidR="00E9160A" w:rsidRDefault="00E9160A" w:rsidP="00E9160A"/>
    <w:p w14:paraId="5C96153C" w14:textId="20D0899F" w:rsidR="00E9160A" w:rsidRPr="00034368" w:rsidRDefault="00E9160A" w:rsidP="00976653">
      <w:r>
        <w:t xml:space="preserve">The second metric </w:t>
      </w:r>
      <w:r w:rsidR="00E914B8">
        <w:t xml:space="preserve">above may be preferable to account for the fact that just identification of the Top-K/1 beams may not be sufficient in reflecting the achievable link performance for the model. </w:t>
      </w:r>
      <w:r w:rsidR="00075530">
        <w:t xml:space="preserve">Further, a </w:t>
      </w:r>
      <w:r w:rsidR="00C37F00">
        <w:t xml:space="preserve">measurement time window should be configured for the evaluation of the beam prediction accuracy in </w:t>
      </w:r>
      <w:r w:rsidR="00AF426D">
        <w:t>statistically meaningful terms</w:t>
      </w:r>
      <w:r w:rsidR="00C37F00">
        <w:t xml:space="preserve">. </w:t>
      </w:r>
    </w:p>
    <w:p w14:paraId="2589E897" w14:textId="4AA30725" w:rsidR="00034368" w:rsidRDefault="000F4FFF" w:rsidP="00E9160A">
      <w:r w:rsidRPr="00976653">
        <w:rPr>
          <w:b/>
          <w:bCs/>
          <w:u w:val="single"/>
        </w:rPr>
        <w:t>Option D</w:t>
      </w:r>
      <w:r>
        <w:t xml:space="preserve"> and </w:t>
      </w:r>
      <w:r w:rsidR="00DA1D72" w:rsidRPr="00976653">
        <w:rPr>
          <w:b/>
          <w:bCs/>
          <w:u w:val="single"/>
        </w:rPr>
        <w:t xml:space="preserve">Option </w:t>
      </w:r>
      <w:r w:rsidRPr="00976653">
        <w:rPr>
          <w:b/>
          <w:bCs/>
          <w:u w:val="single"/>
        </w:rPr>
        <w:t>E</w:t>
      </w:r>
      <w:r>
        <w:t xml:space="preserve"> are </w:t>
      </w:r>
      <w:r w:rsidR="00DA1D72">
        <w:t xml:space="preserve">both examples of monitoring Type 1 Option 2. However, as these are effectively outputs of the model itself without a factoring in of the ground-truth, it is not clear on </w:t>
      </w:r>
      <w:r w:rsidR="00A74609">
        <w:t xml:space="preserve">how they can objectively reflect the model performance – for instance, if the model is biased to </w:t>
      </w:r>
      <w:r w:rsidR="00235E85">
        <w:t xml:space="preserve">yield high probability or confidence values for the predicted beams, then the metric would always indicate good model performance. However, in reality, the predicted beams could be far from the actual </w:t>
      </w:r>
      <w:r w:rsidR="002B1563">
        <w:t xml:space="preserve">Top-K/1 beam(s). </w:t>
      </w:r>
    </w:p>
    <w:p w14:paraId="7E79E990" w14:textId="77777777" w:rsidR="00E9160A" w:rsidRDefault="00E9160A" w:rsidP="00E9160A"/>
    <w:p w14:paraId="108DD430" w14:textId="41CF61C1" w:rsidR="002B1563" w:rsidRPr="00295110" w:rsidRDefault="002B1563" w:rsidP="00976653">
      <w:pPr>
        <w:pStyle w:val="ListParagraph"/>
        <w:numPr>
          <w:ilvl w:val="0"/>
          <w:numId w:val="19"/>
        </w:numPr>
        <w:rPr>
          <w:b/>
          <w:bCs/>
        </w:rPr>
      </w:pPr>
      <w:r w:rsidRPr="00453694">
        <w:rPr>
          <w:b/>
          <w:bCs/>
        </w:rPr>
        <w:lastRenderedPageBreak/>
        <w:t>For UE-side AI/ML models,</w:t>
      </w:r>
      <w:r w:rsidR="002E7D7C">
        <w:rPr>
          <w:b/>
          <w:bCs/>
        </w:rPr>
        <w:t xml:space="preserve"> for BM-Case 1 and BM-Case 2,</w:t>
      </w:r>
      <w:r w:rsidRPr="00453694">
        <w:rPr>
          <w:b/>
          <w:bCs/>
        </w:rPr>
        <w:t xml:space="preserve"> </w:t>
      </w:r>
      <w:r w:rsidR="00BC6F7C">
        <w:rPr>
          <w:b/>
          <w:bCs/>
        </w:rPr>
        <w:t xml:space="preserve">for reporting of </w:t>
      </w:r>
      <w:r w:rsidR="00606AF6">
        <w:rPr>
          <w:b/>
          <w:bCs/>
        </w:rPr>
        <w:t>model monitoring related information for Type 1 monitoring, support:</w:t>
      </w:r>
      <w:r>
        <w:t xml:space="preserve"> </w:t>
      </w:r>
    </w:p>
    <w:p w14:paraId="651D5936" w14:textId="2D760DC7" w:rsidR="000D14D0" w:rsidRDefault="000D14D0" w:rsidP="00AF426D">
      <w:pPr>
        <w:pStyle w:val="ListParagraph"/>
        <w:numPr>
          <w:ilvl w:val="0"/>
          <w:numId w:val="47"/>
        </w:numPr>
        <w:rPr>
          <w:b/>
          <w:bCs/>
        </w:rPr>
      </w:pPr>
      <w:r>
        <w:rPr>
          <w:b/>
          <w:bCs/>
        </w:rPr>
        <w:t>O</w:t>
      </w:r>
      <w:r w:rsidRPr="000D14D0">
        <w:rPr>
          <w:b/>
          <w:bCs/>
        </w:rPr>
        <w:t xml:space="preserve">ption A: Report the measurement results (e.g. L1-RSRP and/or beam information) of </w:t>
      </w:r>
      <w:r>
        <w:rPr>
          <w:b/>
          <w:bCs/>
        </w:rPr>
        <w:t>a</w:t>
      </w:r>
      <w:r w:rsidRPr="000D14D0">
        <w:rPr>
          <w:b/>
          <w:bCs/>
        </w:rPr>
        <w:t xml:space="preserve"> set of beams</w:t>
      </w:r>
    </w:p>
    <w:p w14:paraId="6FE59DDC" w14:textId="2D27AB12" w:rsidR="006258B3" w:rsidRDefault="006258B3" w:rsidP="00976653">
      <w:pPr>
        <w:pStyle w:val="ListParagraph"/>
        <w:numPr>
          <w:ilvl w:val="1"/>
          <w:numId w:val="47"/>
        </w:numPr>
        <w:rPr>
          <w:b/>
          <w:bCs/>
        </w:rPr>
      </w:pPr>
      <w:r>
        <w:rPr>
          <w:b/>
          <w:bCs/>
        </w:rPr>
        <w:t>Baseline assumption: the set of beams is the set A of beams</w:t>
      </w:r>
      <w:r w:rsidR="00D52B26">
        <w:rPr>
          <w:b/>
          <w:bCs/>
        </w:rPr>
        <w:t>; FFS: subset of set A or smaller set of beams than set A</w:t>
      </w:r>
    </w:p>
    <w:p w14:paraId="1FD01561" w14:textId="19C89587" w:rsidR="002122FE" w:rsidRDefault="000A4C65" w:rsidP="002122FE">
      <w:pPr>
        <w:pStyle w:val="ListParagraph"/>
        <w:numPr>
          <w:ilvl w:val="0"/>
          <w:numId w:val="47"/>
        </w:numPr>
        <w:rPr>
          <w:b/>
          <w:bCs/>
        </w:rPr>
      </w:pPr>
      <w:r>
        <w:rPr>
          <w:b/>
          <w:bCs/>
        </w:rPr>
        <w:t>O</w:t>
      </w:r>
      <w:r w:rsidRPr="000A4C65">
        <w:rPr>
          <w:b/>
          <w:bCs/>
        </w:rPr>
        <w:t>ption B: Report the beam prediction accuracy related information</w:t>
      </w:r>
      <w:r w:rsidR="002516A3">
        <w:rPr>
          <w:b/>
          <w:bCs/>
        </w:rPr>
        <w:t xml:space="preserve"> within a configured time window</w:t>
      </w:r>
      <w:r w:rsidR="005D260C">
        <w:rPr>
          <w:b/>
          <w:bCs/>
        </w:rPr>
        <w:t>, e.g.,</w:t>
      </w:r>
    </w:p>
    <w:p w14:paraId="6E1DACEE" w14:textId="77777777" w:rsidR="005D260C" w:rsidRPr="005D260C" w:rsidRDefault="005D260C" w:rsidP="005D260C">
      <w:pPr>
        <w:pStyle w:val="ListParagraph"/>
        <w:numPr>
          <w:ilvl w:val="1"/>
          <w:numId w:val="47"/>
        </w:numPr>
        <w:rPr>
          <w:b/>
          <w:bCs/>
        </w:rPr>
      </w:pPr>
      <w:r w:rsidRPr="005D260C">
        <w:rPr>
          <w:b/>
          <w:bCs/>
        </w:rPr>
        <w:t>Top-K/1 beam prediction accuracy</w:t>
      </w:r>
    </w:p>
    <w:p w14:paraId="43B983DD" w14:textId="0380253E" w:rsidR="00425716" w:rsidRDefault="005D260C" w:rsidP="00976653">
      <w:pPr>
        <w:pStyle w:val="ListParagraph"/>
        <w:numPr>
          <w:ilvl w:val="1"/>
          <w:numId w:val="47"/>
        </w:numPr>
        <w:rPr>
          <w:b/>
          <w:bCs/>
        </w:rPr>
      </w:pPr>
      <w:r w:rsidRPr="005D260C">
        <w:rPr>
          <w:b/>
          <w:bCs/>
        </w:rPr>
        <w:t>Extended-Top-K/1 beam prediction accuracy such that the “Extended-Top-K/1 beams” include the Top-K/1 measured beams and any additional beams with L1-RSRP within a specified or configured X dB margin, e.g., X = 1 dB</w:t>
      </w:r>
    </w:p>
    <w:p w14:paraId="73BD64D6" w14:textId="2D05FE5D" w:rsidR="000A4C65" w:rsidRDefault="00025907" w:rsidP="00976653">
      <w:pPr>
        <w:pStyle w:val="ListParagraph"/>
        <w:numPr>
          <w:ilvl w:val="0"/>
          <w:numId w:val="47"/>
        </w:numPr>
        <w:rPr>
          <w:b/>
          <w:bCs/>
        </w:rPr>
      </w:pPr>
      <w:r>
        <w:rPr>
          <w:b/>
          <w:bCs/>
        </w:rPr>
        <w:t>O</w:t>
      </w:r>
      <w:r w:rsidRPr="00025907">
        <w:rPr>
          <w:b/>
          <w:bCs/>
        </w:rPr>
        <w:t>ption C: Report the RSRP difference information between the measured and predicted</w:t>
      </w:r>
      <w:r w:rsidR="00B83931">
        <w:rPr>
          <w:b/>
          <w:bCs/>
        </w:rPr>
        <w:t xml:space="preserve"> beams</w:t>
      </w:r>
      <w:r w:rsidR="00BE6493">
        <w:rPr>
          <w:b/>
          <w:bCs/>
        </w:rPr>
        <w:t>, e.g.,</w:t>
      </w:r>
    </w:p>
    <w:p w14:paraId="66C879FC" w14:textId="45C5FEAC" w:rsidR="00442AFB" w:rsidRDefault="00442AFB" w:rsidP="00442AFB">
      <w:pPr>
        <w:pStyle w:val="ListParagraph"/>
        <w:numPr>
          <w:ilvl w:val="1"/>
          <w:numId w:val="47"/>
        </w:numPr>
        <w:rPr>
          <w:b/>
          <w:bCs/>
        </w:rPr>
      </w:pPr>
      <w:r w:rsidRPr="00442AFB">
        <w:rPr>
          <w:b/>
          <w:bCs/>
        </w:rPr>
        <w:t xml:space="preserve">For reporting of Top-1 beam, the L1-RSRP difference between the predicted Top-1 beam and the measured Top-1 beam in the set of beams identified for measurements for model monitoring </w:t>
      </w:r>
      <w:r w:rsidR="00713205">
        <w:rPr>
          <w:b/>
          <w:bCs/>
        </w:rPr>
        <w:t>is</w:t>
      </w:r>
      <w:r w:rsidRPr="00442AFB">
        <w:rPr>
          <w:b/>
          <w:bCs/>
        </w:rPr>
        <w:t xml:space="preserve"> reported to the network. </w:t>
      </w:r>
    </w:p>
    <w:p w14:paraId="68150687" w14:textId="1A1170D2" w:rsidR="001557FB" w:rsidRPr="00442AFB" w:rsidRDefault="001557FB" w:rsidP="00976653">
      <w:pPr>
        <w:pStyle w:val="ListParagraph"/>
        <w:numPr>
          <w:ilvl w:val="2"/>
          <w:numId w:val="47"/>
        </w:numPr>
        <w:rPr>
          <w:b/>
          <w:bCs/>
        </w:rPr>
      </w:pPr>
      <w:r>
        <w:rPr>
          <w:b/>
          <w:bCs/>
        </w:rPr>
        <w:t>The set of beams can be set A or set B; FFS: other options</w:t>
      </w:r>
    </w:p>
    <w:p w14:paraId="1C2F05F4" w14:textId="77777777" w:rsidR="00B3069A" w:rsidRDefault="00442AFB" w:rsidP="00442AFB">
      <w:pPr>
        <w:pStyle w:val="ListParagraph"/>
        <w:numPr>
          <w:ilvl w:val="1"/>
          <w:numId w:val="47"/>
        </w:numPr>
        <w:rPr>
          <w:b/>
          <w:bCs/>
        </w:rPr>
      </w:pPr>
      <w:r w:rsidRPr="00442AFB">
        <w:rPr>
          <w:b/>
          <w:bCs/>
        </w:rPr>
        <w:t>For reporting of Top K beam</w:t>
      </w:r>
      <w:r w:rsidR="00B3069A">
        <w:rPr>
          <w:b/>
          <w:bCs/>
        </w:rPr>
        <w:t>s</w:t>
      </w:r>
      <w:r w:rsidRPr="00442AFB">
        <w:rPr>
          <w:b/>
          <w:bCs/>
        </w:rPr>
        <w:t xml:space="preserve">, </w:t>
      </w:r>
    </w:p>
    <w:p w14:paraId="20F2921C" w14:textId="0CA27FA5" w:rsidR="00BE6493" w:rsidRDefault="00B3069A" w:rsidP="00033220">
      <w:pPr>
        <w:pStyle w:val="ListParagraph"/>
        <w:numPr>
          <w:ilvl w:val="2"/>
          <w:numId w:val="47"/>
        </w:numPr>
        <w:rPr>
          <w:b/>
          <w:bCs/>
        </w:rPr>
      </w:pPr>
      <w:r>
        <w:rPr>
          <w:b/>
          <w:bCs/>
        </w:rPr>
        <w:t xml:space="preserve">Alt. C1: </w:t>
      </w:r>
      <w:r w:rsidR="00442AFB" w:rsidRPr="00442AFB">
        <w:rPr>
          <w:b/>
          <w:bCs/>
        </w:rPr>
        <w:t>the L1-RSRP difference between each of the predicted Top-K beams and the measured Top K beams (respectively) from the set of beams identified for measurements for model monitoring</w:t>
      </w:r>
      <w:r w:rsidR="00713205">
        <w:rPr>
          <w:b/>
          <w:bCs/>
        </w:rPr>
        <w:t xml:space="preserve"> are</w:t>
      </w:r>
      <w:r w:rsidR="00442AFB" w:rsidRPr="00442AFB">
        <w:rPr>
          <w:b/>
          <w:bCs/>
        </w:rPr>
        <w:t xml:space="preserve"> reported to the network. </w:t>
      </w:r>
      <w:r>
        <w:rPr>
          <w:b/>
          <w:bCs/>
        </w:rPr>
        <w:t>Alt. C2: t</w:t>
      </w:r>
      <w:r w:rsidR="00442AFB" w:rsidRPr="00442AFB">
        <w:rPr>
          <w:b/>
          <w:bCs/>
        </w:rPr>
        <w:t>he lowest L1-RSRP for the Top K beams (e.g., corresponding to the K-</w:t>
      </w:r>
      <w:proofErr w:type="spellStart"/>
      <w:r w:rsidR="00442AFB" w:rsidRPr="00442AFB">
        <w:rPr>
          <w:b/>
          <w:bCs/>
        </w:rPr>
        <w:t>th</w:t>
      </w:r>
      <w:proofErr w:type="spellEnd"/>
      <w:r w:rsidR="00442AFB" w:rsidRPr="00442AFB">
        <w:rPr>
          <w:b/>
          <w:bCs/>
        </w:rPr>
        <w:t xml:space="preserve"> best beam) for the predicted and measured Top K beams </w:t>
      </w:r>
      <w:r w:rsidR="00E41985">
        <w:rPr>
          <w:b/>
          <w:bCs/>
        </w:rPr>
        <w:t>respectively are</w:t>
      </w:r>
      <w:r w:rsidR="00442AFB" w:rsidRPr="00442AFB">
        <w:rPr>
          <w:b/>
          <w:bCs/>
        </w:rPr>
        <w:t xml:space="preserve"> used to calculate the RSRP difference for reporting as a model monitoring metric.</w:t>
      </w:r>
    </w:p>
    <w:p w14:paraId="2CF70E15" w14:textId="77777777" w:rsidR="002B1563" w:rsidRDefault="002B1563" w:rsidP="00E9160A"/>
    <w:p w14:paraId="1F249F59" w14:textId="77777777" w:rsidR="003F0E7C" w:rsidRPr="00976653" w:rsidRDefault="003F0E7C" w:rsidP="00CB617F"/>
    <w:p w14:paraId="118BF33F" w14:textId="54745FFE" w:rsidR="00667761" w:rsidRDefault="00F9361F" w:rsidP="00CA2E9F">
      <w:pPr>
        <w:pStyle w:val="Heading3"/>
      </w:pPr>
      <w:r>
        <w:t>Performance Monitoring</w:t>
      </w:r>
      <w:r w:rsidRPr="005005E8">
        <w:t xml:space="preserve"> </w:t>
      </w:r>
      <w:r w:rsidR="00926739">
        <w:t xml:space="preserve">for </w:t>
      </w:r>
      <w:r w:rsidR="005005E8" w:rsidRPr="005005E8">
        <w:t>N</w:t>
      </w:r>
      <w:r w:rsidR="00CA2E9F">
        <w:t>W</w:t>
      </w:r>
      <w:r w:rsidR="005005E8" w:rsidRPr="005005E8">
        <w:t>-side</w:t>
      </w:r>
      <w:r w:rsidR="00CA2E9F">
        <w:t>d</w:t>
      </w:r>
      <w:r w:rsidR="005005E8" w:rsidRPr="005005E8">
        <w:t xml:space="preserve"> AI/ML model</w:t>
      </w:r>
      <w:r w:rsidR="007C0842">
        <w:t xml:space="preserve"> </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w:t>
      </w:r>
      <w:proofErr w:type="gramStart"/>
      <w:r w:rsidR="00C22F99">
        <w:t>In order to</w:t>
      </w:r>
      <w:proofErr w:type="gramEnd"/>
      <w:r w:rsidR="00C22F99">
        <w:t xml:space="preserve">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triggered monitoring would ideally rely on </w:t>
      </w:r>
      <w:r w:rsidR="00D77551">
        <w:t xml:space="preserve">aperiodic UL reporting as opposed to periodic UL reporting and if needed aperiodic reference signal transmissions for L1 measurements. </w:t>
      </w:r>
    </w:p>
    <w:p w14:paraId="00F3BB9B" w14:textId="09F2442A" w:rsidR="00932345" w:rsidRDefault="00D44499" w:rsidP="00932345">
      <w:pPr>
        <w:keepNext/>
      </w:pPr>
      <w:r>
        <w:t xml:space="preserve">        </w:t>
      </w:r>
      <w:r>
        <w:object w:dxaOrig="12376" w:dyaOrig="5611" w14:anchorId="36D56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0.8pt;height:208.8pt" o:ole="">
            <v:imagedata r:id="rId12" o:title=""/>
          </v:shape>
          <o:OLEObject Type="Embed" ProgID="Visio.Drawing.15" ShapeID="_x0000_i1029" DrawAspect="Content" ObjectID="_1784717058" r:id="rId13"/>
        </w:object>
      </w:r>
    </w:p>
    <w:p w14:paraId="1B1C150B" w14:textId="4CEF6068" w:rsidR="00F77ED2" w:rsidRDefault="00932345" w:rsidP="00932345">
      <w:pPr>
        <w:pStyle w:val="Caption"/>
        <w:jc w:val="center"/>
      </w:pPr>
      <w:bookmarkStart w:id="2" w:name="_Ref159182351"/>
      <w:r>
        <w:t xml:space="preserve">Figure </w:t>
      </w:r>
      <w:r>
        <w:fldChar w:fldCharType="begin"/>
      </w:r>
      <w:r>
        <w:instrText xml:space="preserve"> SEQ Figure \* ARABIC </w:instrText>
      </w:r>
      <w:r>
        <w:fldChar w:fldCharType="separate"/>
      </w:r>
      <w:r w:rsidR="00AF5EA9">
        <w:rPr>
          <w:noProof/>
        </w:rPr>
        <w:t>1</w:t>
      </w:r>
      <w:r>
        <w:fldChar w:fldCharType="end"/>
      </w:r>
      <w:bookmarkEnd w:id="2"/>
      <w:r>
        <w:t xml:space="preserve">: UE event-triggered model monitoring for </w:t>
      </w:r>
      <w:r w:rsidR="00D1134B">
        <w:t>network-side</w:t>
      </w:r>
      <w:r>
        <w:t xml:space="preserve"> AI/ML model</w:t>
      </w:r>
    </w:p>
    <w:p w14:paraId="5EE4BE18" w14:textId="700A29D1" w:rsidR="00932345" w:rsidRDefault="00932345" w:rsidP="00932345">
      <w:r>
        <w:lastRenderedPageBreak/>
        <w:t xml:space="preserve">An example of UE event triggered model monitoring approach is shown in </w:t>
      </w:r>
      <w:r>
        <w:fldChar w:fldCharType="begin"/>
      </w:r>
      <w:r>
        <w:instrText xml:space="preserve"> REF _Ref159182351 \h </w:instrText>
      </w:r>
      <w:r>
        <w:fldChar w:fldCharType="separate"/>
      </w:r>
      <w:r w:rsidR="00AF5EA9">
        <w:t xml:space="preserve">Figure </w:t>
      </w:r>
      <w:r w:rsidR="00AF5EA9">
        <w:rPr>
          <w:noProof/>
        </w:rPr>
        <w:t>1</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w:t>
      </w:r>
      <w:proofErr w:type="gramStart"/>
      <w:r>
        <w:t>similar to</w:t>
      </w:r>
      <w:proofErr w:type="gramEnd"/>
      <w:r>
        <w:t xml:space="preserve">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976653">
      <w:pPr>
        <w:pStyle w:val="ListParagraph"/>
        <w:numPr>
          <w:ilvl w:val="0"/>
          <w:numId w:val="19"/>
        </w:numPr>
        <w:rPr>
          <w:b/>
          <w:bCs/>
        </w:rPr>
      </w:pPr>
      <w:r w:rsidRPr="00453694">
        <w:rPr>
          <w:b/>
          <w:bCs/>
        </w:rPr>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6E2C979C" w14:textId="77777777" w:rsidR="00D44499" w:rsidRDefault="00D44499" w:rsidP="00EE2C97">
      <w:pPr>
        <w:spacing w:before="240"/>
      </w:pPr>
    </w:p>
    <w:p w14:paraId="44CB8F9B" w14:textId="491FF830" w:rsidR="00EE2C97" w:rsidRDefault="00F9361F" w:rsidP="00CA2E9F">
      <w:pPr>
        <w:pStyle w:val="Heading3"/>
      </w:pPr>
      <w:r>
        <w:t xml:space="preserve">Performance Monitoring </w:t>
      </w:r>
      <w:r w:rsidR="00926739">
        <w:t xml:space="preserve">for </w:t>
      </w:r>
      <w:r w:rsidR="00EE2C97">
        <w:t>UE</w:t>
      </w:r>
      <w:r w:rsidR="00EE2C97" w:rsidRPr="005005E8">
        <w:t>-side</w:t>
      </w:r>
      <w:r w:rsidR="00CA2E9F">
        <w:t>d</w:t>
      </w:r>
      <w:r w:rsidR="00EE2C97" w:rsidRPr="005005E8">
        <w:t xml:space="preserve"> AI/ML model</w:t>
      </w:r>
      <w:r w:rsidR="007C0842">
        <w:t xml:space="preserve"> </w:t>
      </w:r>
    </w:p>
    <w:p w14:paraId="5A979D59" w14:textId="77777777" w:rsidR="003418C5" w:rsidRDefault="003418C5" w:rsidP="003418C5">
      <w:r w:rsidRPr="00295110">
        <w:t>During RA</w:t>
      </w:r>
      <w:r>
        <w:t>N1 #117 meeting, the following was agreed:</w:t>
      </w:r>
    </w:p>
    <w:tbl>
      <w:tblPr>
        <w:tblStyle w:val="TableGrid"/>
        <w:tblW w:w="0" w:type="auto"/>
        <w:tblLook w:val="04A0" w:firstRow="1" w:lastRow="0" w:firstColumn="1" w:lastColumn="0" w:noHBand="0" w:noVBand="1"/>
      </w:tblPr>
      <w:tblGrid>
        <w:gridCol w:w="10160"/>
      </w:tblGrid>
      <w:tr w:rsidR="003418C5" w14:paraId="0A7B0CC3" w14:textId="77777777">
        <w:tc>
          <w:tcPr>
            <w:tcW w:w="10160" w:type="dxa"/>
          </w:tcPr>
          <w:p w14:paraId="057C416B" w14:textId="77777777" w:rsidR="003418C5" w:rsidRPr="002F252E" w:rsidRDefault="003418C5">
            <w:pPr>
              <w:rPr>
                <w:rFonts w:eastAsia="DengXian"/>
                <w:highlight w:val="green"/>
                <w:lang w:eastAsia="zh-CN"/>
              </w:rPr>
            </w:pPr>
            <w:r w:rsidRPr="002F252E">
              <w:rPr>
                <w:rFonts w:eastAsia="DengXian" w:hint="eastAsia"/>
                <w:highlight w:val="green"/>
                <w:lang w:eastAsia="zh-CN"/>
              </w:rPr>
              <w:t>Agreement</w:t>
            </w:r>
          </w:p>
          <w:p w14:paraId="0AE6506F" w14:textId="77777777" w:rsidR="003418C5" w:rsidRPr="002F252E" w:rsidRDefault="003418C5">
            <w:pPr>
              <w:rPr>
                <w:bCs/>
                <w:lang w:eastAsia="zh-CN"/>
              </w:rPr>
            </w:pPr>
            <w:r w:rsidRPr="002F252E">
              <w:rPr>
                <w:bCs/>
                <w:lang w:eastAsia="zh-CN"/>
              </w:rPr>
              <w:t>For BM-Case1 and BM-Case2 with a UE-side AI/ML model:</w:t>
            </w:r>
          </w:p>
          <w:p w14:paraId="40A86C65" w14:textId="77777777" w:rsidR="003418C5" w:rsidRPr="002F252E" w:rsidRDefault="003418C5">
            <w:pPr>
              <w:numPr>
                <w:ilvl w:val="0"/>
                <w:numId w:val="46"/>
              </w:numPr>
              <w:rPr>
                <w:rFonts w:eastAsia="Yu Mincho"/>
                <w:bCs/>
              </w:rPr>
            </w:pPr>
            <w:r w:rsidRPr="002F252E">
              <w:t>Support Type 1 performance monitoring</w:t>
            </w:r>
            <w:r w:rsidRPr="002F252E">
              <w:rPr>
                <w:rFonts w:eastAsia="DengXian"/>
                <w:lang w:eastAsia="zh-CN"/>
              </w:rPr>
              <w:t>, including the following two options</w:t>
            </w:r>
            <w:r w:rsidRPr="002F252E">
              <w:rPr>
                <w:bCs/>
                <w:lang w:eastAsia="zh-CN"/>
              </w:rPr>
              <w:t xml:space="preserve">: </w:t>
            </w:r>
          </w:p>
          <w:p w14:paraId="18532FC4" w14:textId="77777777" w:rsidR="003418C5" w:rsidRPr="002F252E" w:rsidRDefault="003418C5">
            <w:pPr>
              <w:numPr>
                <w:ilvl w:val="1"/>
                <w:numId w:val="46"/>
              </w:numPr>
              <w:rPr>
                <w:rFonts w:eastAsiaTheme="minorEastAsia"/>
                <w:kern w:val="2"/>
                <w:lang w:val="en-US" w:eastAsia="en-US"/>
              </w:rPr>
            </w:pPr>
            <w:r w:rsidRPr="002F252E">
              <w:rPr>
                <w:rFonts w:eastAsiaTheme="minorEastAsia"/>
                <w:kern w:val="2"/>
                <w:lang w:val="en-US" w:eastAsia="en-US"/>
              </w:rPr>
              <w:t xml:space="preserve">Option 1 (NW-side performance monitoring): </w:t>
            </w:r>
          </w:p>
          <w:p w14:paraId="4A5C3A35" w14:textId="77777777" w:rsidR="003418C5" w:rsidRPr="002F252E" w:rsidRDefault="003418C5">
            <w:pPr>
              <w:numPr>
                <w:ilvl w:val="2"/>
                <w:numId w:val="46"/>
              </w:numPr>
              <w:rPr>
                <w:rFonts w:eastAsiaTheme="minorEastAsia"/>
                <w:kern w:val="2"/>
                <w:lang w:val="en-US" w:eastAsia="en-US"/>
              </w:rPr>
            </w:pPr>
            <w:r w:rsidRPr="002F252E">
              <w:rPr>
                <w:rFonts w:eastAsiaTheme="minorEastAsia"/>
                <w:kern w:val="2"/>
                <w:lang w:val="en-US" w:eastAsia="en-US"/>
              </w:rPr>
              <w:t xml:space="preserve">UE sends a report to NW (for the calculation of performance metric at NW) </w:t>
            </w:r>
          </w:p>
          <w:p w14:paraId="4F31F272" w14:textId="77777777" w:rsidR="003418C5" w:rsidRPr="002F252E" w:rsidRDefault="003418C5">
            <w:pPr>
              <w:numPr>
                <w:ilvl w:val="3"/>
                <w:numId w:val="46"/>
              </w:numPr>
              <w:rPr>
                <w:rFonts w:eastAsiaTheme="minorEastAsia"/>
                <w:kern w:val="2"/>
                <w:lang w:val="en-US" w:eastAsia="en-US"/>
              </w:rPr>
            </w:pPr>
            <w:r w:rsidRPr="002F252E">
              <w:rPr>
                <w:rFonts w:eastAsiaTheme="minorEastAsia"/>
                <w:kern w:val="2"/>
                <w:lang w:val="en-US" w:eastAsia="en-US"/>
              </w:rPr>
              <w:t>Measurement results</w:t>
            </w:r>
            <w:r w:rsidRPr="002F252E">
              <w:rPr>
                <w:rFonts w:eastAsia="DengXian"/>
                <w:kern w:val="2"/>
                <w:lang w:val="en-US" w:eastAsia="zh-CN"/>
              </w:rPr>
              <w:t xml:space="preserve"> from resource set for monitoring,</w:t>
            </w:r>
            <w:r w:rsidRPr="002F252E">
              <w:rPr>
                <w:rFonts w:eastAsiaTheme="minorEastAsia"/>
                <w:kern w:val="2"/>
                <w:lang w:val="en-US" w:eastAsia="en-US"/>
              </w:rPr>
              <w:t xml:space="preserve"> e.g., L1-RSRP and/or </w:t>
            </w:r>
            <w:r w:rsidRPr="002F252E">
              <w:rPr>
                <w:rFonts w:eastAsia="DengXian"/>
                <w:kern w:val="2"/>
                <w:lang w:val="en-US" w:eastAsia="zh-CN"/>
              </w:rPr>
              <w:t>RS</w:t>
            </w:r>
            <w:r w:rsidRPr="002F252E">
              <w:rPr>
                <w:rFonts w:eastAsiaTheme="minorEastAsia"/>
                <w:kern w:val="2"/>
                <w:lang w:val="en-US" w:eastAsia="en-US"/>
              </w:rPr>
              <w:t xml:space="preserve"> index is supported as the content of the report</w:t>
            </w:r>
          </w:p>
          <w:p w14:paraId="4A2EEE88" w14:textId="77777777" w:rsidR="003418C5" w:rsidRPr="002F252E" w:rsidRDefault="003418C5">
            <w:pPr>
              <w:numPr>
                <w:ilvl w:val="3"/>
                <w:numId w:val="46"/>
              </w:numPr>
              <w:rPr>
                <w:rFonts w:eastAsiaTheme="minorEastAsia"/>
                <w:kern w:val="2"/>
                <w:lang w:val="en-US" w:eastAsia="en-US"/>
              </w:rPr>
            </w:pPr>
            <w:r w:rsidRPr="002F252E">
              <w:rPr>
                <w:rFonts w:eastAsiaTheme="minorEastAsia"/>
                <w:kern w:val="2"/>
                <w:lang w:val="en-US" w:eastAsia="en-US"/>
              </w:rPr>
              <w:t>FFS on other contents</w:t>
            </w:r>
            <w:r w:rsidRPr="002F252E">
              <w:rPr>
                <w:rFonts w:eastAsia="DengXian"/>
                <w:kern w:val="2"/>
                <w:lang w:val="en-US" w:eastAsia="zh-CN"/>
              </w:rPr>
              <w:t xml:space="preserve"> </w:t>
            </w:r>
          </w:p>
          <w:p w14:paraId="0581BF8F" w14:textId="77777777" w:rsidR="003418C5" w:rsidRPr="002F252E" w:rsidRDefault="003418C5">
            <w:pPr>
              <w:numPr>
                <w:ilvl w:val="2"/>
                <w:numId w:val="46"/>
              </w:numPr>
              <w:rPr>
                <w:rFonts w:eastAsiaTheme="minorEastAsia"/>
                <w:kern w:val="2"/>
                <w:lang w:val="en-US" w:eastAsia="en-US"/>
              </w:rPr>
            </w:pPr>
            <w:r w:rsidRPr="002F252E">
              <w:rPr>
                <w:rFonts w:eastAsiaTheme="minorEastAsia"/>
                <w:kern w:val="2"/>
                <w:lang w:val="en-US" w:eastAsia="en-US"/>
              </w:rPr>
              <w:t>The report is at least configured/triggered by NW</w:t>
            </w:r>
          </w:p>
          <w:p w14:paraId="5D9E96DB" w14:textId="77777777" w:rsidR="003418C5" w:rsidRPr="002F252E" w:rsidRDefault="003418C5">
            <w:pPr>
              <w:numPr>
                <w:ilvl w:val="2"/>
                <w:numId w:val="46"/>
              </w:numPr>
              <w:rPr>
                <w:rFonts w:eastAsiaTheme="minorEastAsia"/>
                <w:kern w:val="2"/>
                <w:lang w:val="en-US" w:eastAsia="en-US"/>
              </w:rPr>
            </w:pPr>
            <w:r w:rsidRPr="002F252E">
              <w:rPr>
                <w:rFonts w:eastAsiaTheme="minorEastAsia"/>
                <w:kern w:val="2"/>
                <w:lang w:val="en-US" w:eastAsia="en-US"/>
              </w:rPr>
              <w:t>Note: this may or may not have additional spec impact</w:t>
            </w:r>
          </w:p>
          <w:p w14:paraId="280E3B75" w14:textId="77777777" w:rsidR="003418C5" w:rsidRPr="002F252E" w:rsidRDefault="003418C5">
            <w:pPr>
              <w:numPr>
                <w:ilvl w:val="1"/>
                <w:numId w:val="46"/>
              </w:numPr>
              <w:rPr>
                <w:rFonts w:eastAsiaTheme="minorEastAsia"/>
                <w:kern w:val="2"/>
                <w:lang w:val="en-US" w:eastAsia="en-US"/>
              </w:rPr>
            </w:pPr>
            <w:r w:rsidRPr="002F252E">
              <w:rPr>
                <w:rFonts w:eastAsiaTheme="minorEastAsia"/>
                <w:kern w:val="2"/>
                <w:lang w:val="en-US" w:eastAsia="en-US"/>
              </w:rPr>
              <w:t xml:space="preserve">Option 2 (UE-assisted performance monitoring): </w:t>
            </w:r>
          </w:p>
          <w:p w14:paraId="450BC08F" w14:textId="77777777" w:rsidR="003418C5" w:rsidRPr="002F252E" w:rsidRDefault="003418C5">
            <w:pPr>
              <w:numPr>
                <w:ilvl w:val="2"/>
                <w:numId w:val="46"/>
              </w:numPr>
              <w:rPr>
                <w:rFonts w:eastAsiaTheme="minorEastAsia"/>
                <w:kern w:val="2"/>
                <w:lang w:val="en-US" w:eastAsia="en-US"/>
              </w:rPr>
            </w:pPr>
            <w:r w:rsidRPr="002F252E">
              <w:rPr>
                <w:rFonts w:eastAsiaTheme="minorEastAsia"/>
                <w:kern w:val="2"/>
                <w:lang w:val="en-US" w:eastAsia="en-US"/>
              </w:rPr>
              <w:t xml:space="preserve">UE calculates performance metric(s) </w:t>
            </w:r>
          </w:p>
          <w:p w14:paraId="6EE70B9B" w14:textId="77777777" w:rsidR="003418C5" w:rsidRPr="002F252E" w:rsidRDefault="003418C5">
            <w:pPr>
              <w:numPr>
                <w:ilvl w:val="3"/>
                <w:numId w:val="46"/>
              </w:numPr>
              <w:rPr>
                <w:rFonts w:eastAsiaTheme="minorEastAsia"/>
                <w:kern w:val="2"/>
                <w:lang w:val="en-US" w:eastAsia="en-US"/>
              </w:rPr>
            </w:pPr>
            <w:r w:rsidRPr="002F252E">
              <w:rPr>
                <w:rFonts w:eastAsia="DengXian"/>
                <w:kern w:val="2"/>
                <w:lang w:val="en-US" w:eastAsia="zh-CN"/>
              </w:rPr>
              <w:t xml:space="preserve">FFS how to report and what to report </w:t>
            </w:r>
          </w:p>
          <w:p w14:paraId="30B53B76" w14:textId="77777777" w:rsidR="003418C5" w:rsidRDefault="003418C5">
            <w:pPr>
              <w:numPr>
                <w:ilvl w:val="1"/>
                <w:numId w:val="46"/>
              </w:numPr>
              <w:rPr>
                <w:rFonts w:eastAsiaTheme="minorEastAsia"/>
                <w:kern w:val="2"/>
                <w:lang w:val="en-US" w:eastAsia="en-US"/>
              </w:rPr>
            </w:pPr>
            <w:r w:rsidRPr="002F252E">
              <w:rPr>
                <w:rFonts w:eastAsiaTheme="minorEastAsia"/>
                <w:kern w:val="2"/>
                <w:lang w:val="en-US" w:eastAsia="en-US"/>
              </w:rPr>
              <w:t>FFS whether to trigger the report based on event(s) for Option 1 and/or Option 2</w:t>
            </w:r>
          </w:p>
          <w:p w14:paraId="33B6E4FA" w14:textId="77777777" w:rsidR="003418C5" w:rsidRPr="00295110" w:rsidRDefault="003418C5">
            <w:pPr>
              <w:numPr>
                <w:ilvl w:val="0"/>
                <w:numId w:val="46"/>
              </w:numPr>
              <w:rPr>
                <w:rFonts w:eastAsiaTheme="minorEastAsia"/>
                <w:kern w:val="2"/>
                <w:lang w:val="en-US" w:eastAsia="en-US"/>
              </w:rPr>
            </w:pPr>
            <w:r w:rsidRPr="002F252E">
              <w:rPr>
                <w:color w:val="000000"/>
              </w:rPr>
              <w:t>FFS Type 2 performance monitoring</w:t>
            </w:r>
          </w:p>
        </w:tc>
      </w:tr>
    </w:tbl>
    <w:p w14:paraId="24536FEA" w14:textId="77777777" w:rsidR="003418C5" w:rsidRDefault="003418C5" w:rsidP="00CB617F"/>
    <w:p w14:paraId="0956443D" w14:textId="4B3F560B" w:rsidR="00AA04E9" w:rsidRDefault="00AA04E9" w:rsidP="00CB617F">
      <w:r>
        <w:t xml:space="preserve">As can be noted from the above, it is currently open whether to trigger reporting of monitoring results based on </w:t>
      </w:r>
      <w:r w:rsidR="00B02573">
        <w:t xml:space="preserve">certain </w:t>
      </w:r>
      <w:r>
        <w:t>event(s)</w:t>
      </w:r>
      <w:r w:rsidR="00B02573">
        <w:t xml:space="preserve"> for Options 1 or 2. </w:t>
      </w:r>
      <w:r w:rsidR="00F76FEA">
        <w:t xml:space="preserve">On the options to identify potential triggering events, the following have been identified: </w:t>
      </w:r>
    </w:p>
    <w:p w14:paraId="163ADAF9" w14:textId="78B51FD8" w:rsidR="00F76FEA" w:rsidRDefault="000C4389" w:rsidP="00976653">
      <w:pPr>
        <w:pStyle w:val="ListParagraph"/>
        <w:numPr>
          <w:ilvl w:val="0"/>
          <w:numId w:val="48"/>
        </w:numPr>
        <w:spacing w:before="240"/>
      </w:pPr>
      <w:r w:rsidRPr="000C4389">
        <w:t xml:space="preserve">Event-1: </w:t>
      </w:r>
      <w:r w:rsidR="00712A3A">
        <w:t>Within a time window, t</w:t>
      </w:r>
      <w:r w:rsidRPr="000C4389">
        <w:t>he measured Top-1 or Top K beam(s) of Set A and the predicted Top-1 or Top K beam(s) of Set A are different</w:t>
      </w:r>
      <w:r w:rsidR="00712A3A">
        <w:t xml:space="preserve"> </w:t>
      </w:r>
      <w:r w:rsidR="0040152E">
        <w:t>for more than a threshold number of instances</w:t>
      </w:r>
    </w:p>
    <w:p w14:paraId="3D269E78" w14:textId="77777777" w:rsidR="00712A3A" w:rsidRDefault="00712A3A" w:rsidP="00976653">
      <w:pPr>
        <w:pStyle w:val="ListParagraph"/>
        <w:numPr>
          <w:ilvl w:val="0"/>
          <w:numId w:val="48"/>
        </w:numPr>
        <w:spacing w:before="240" w:after="180"/>
      </w:pPr>
      <w:r>
        <w:t xml:space="preserve">Event-2: The measured L1-RSRP of one set of beams is lower than a threshold. </w:t>
      </w:r>
    </w:p>
    <w:p w14:paraId="232D4266" w14:textId="77777777" w:rsidR="00C94807" w:rsidRDefault="00C94807" w:rsidP="00976653">
      <w:pPr>
        <w:pStyle w:val="ListParagraph"/>
        <w:numPr>
          <w:ilvl w:val="0"/>
          <w:numId w:val="48"/>
        </w:numPr>
        <w:spacing w:before="240"/>
      </w:pPr>
      <w:r w:rsidRPr="00C94807">
        <w:lastRenderedPageBreak/>
        <w:t>Event-3: The probability information of Top-1 or Top K beam of Set A is lower than a threshold</w:t>
      </w:r>
    </w:p>
    <w:p w14:paraId="29FF37E3" w14:textId="77777777" w:rsidR="00EC01C4" w:rsidRDefault="00EC01C4" w:rsidP="00976653">
      <w:pPr>
        <w:pStyle w:val="ListParagraph"/>
        <w:numPr>
          <w:ilvl w:val="1"/>
          <w:numId w:val="48"/>
        </w:numPr>
        <w:spacing w:before="240"/>
      </w:pPr>
      <w:r>
        <w:t>FFS on how to define the probability information</w:t>
      </w:r>
    </w:p>
    <w:p w14:paraId="3F0FBCC2" w14:textId="77777777" w:rsidR="00EC01C4" w:rsidRDefault="00EC01C4" w:rsidP="00976653">
      <w:pPr>
        <w:pStyle w:val="ListParagraph"/>
        <w:numPr>
          <w:ilvl w:val="2"/>
          <w:numId w:val="48"/>
        </w:numPr>
        <w:spacing w:before="240"/>
      </w:pPr>
      <w:r>
        <w:t>#1: The probability information of predicted Top 1</w:t>
      </w:r>
    </w:p>
    <w:p w14:paraId="59C92848" w14:textId="77777777" w:rsidR="00EC01C4" w:rsidRDefault="00EC01C4" w:rsidP="00976653">
      <w:pPr>
        <w:pStyle w:val="ListParagraph"/>
        <w:numPr>
          <w:ilvl w:val="2"/>
          <w:numId w:val="48"/>
        </w:numPr>
        <w:spacing w:before="240"/>
      </w:pPr>
      <w:r>
        <w:t>#2: The probability information of each or sum of predicted Top Top-K beams.</w:t>
      </w:r>
    </w:p>
    <w:p w14:paraId="3DD4CEA4" w14:textId="77777777" w:rsidR="004A3DF8" w:rsidRDefault="004A3DF8" w:rsidP="00976653">
      <w:pPr>
        <w:pStyle w:val="ListParagraph"/>
        <w:numPr>
          <w:ilvl w:val="0"/>
          <w:numId w:val="48"/>
        </w:numPr>
        <w:spacing w:before="240" w:after="180"/>
      </w:pPr>
      <w:r>
        <w:rPr>
          <w:rFonts w:hint="eastAsia"/>
        </w:rPr>
        <w:t>E</w:t>
      </w:r>
      <w:r>
        <w:t>vent-4: The L1-RSRP difference between the measured Top-1 or Top K beam(s) of Set A and predicted Top-1 or Top K beam(s) of Set A are larger than a threshold value</w:t>
      </w:r>
    </w:p>
    <w:p w14:paraId="7FA71068" w14:textId="12149B44" w:rsidR="0012013E" w:rsidRPr="003D583C" w:rsidRDefault="0012013E" w:rsidP="00EC01C4">
      <w:pPr>
        <w:rPr>
          <w:rFonts w:eastAsiaTheme="minorEastAsia"/>
          <w:lang w:val="en-US" w:eastAsia="zh-CN"/>
        </w:rPr>
      </w:pPr>
      <w:r>
        <w:t xml:space="preserve">Event-triggered based reporting of monitoring </w:t>
      </w:r>
      <w:r w:rsidR="00220867">
        <w:t>results can be extremely beneficial in terms of minimizing signalling overhead associated with model monitoring reporting. Under steady-state conditions and expected behavior for a model, reporting of monitoring results can be avoided.</w:t>
      </w:r>
    </w:p>
    <w:p w14:paraId="30E6D33D" w14:textId="7EC89711" w:rsidR="00E56E56" w:rsidRDefault="00AC73F0" w:rsidP="00EC01C4">
      <w:r>
        <w:t>Once triggered, UE can request for resources for reporting monitoring results</w:t>
      </w:r>
      <w:r w:rsidR="00C44C51">
        <w:t xml:space="preserve">, either following Option 1 or Option 2. </w:t>
      </w:r>
    </w:p>
    <w:p w14:paraId="34F13FD2" w14:textId="36C1521C" w:rsidR="00DE7FEA" w:rsidRDefault="00DA10A0" w:rsidP="00EC01C4">
      <w:r>
        <w:t xml:space="preserve">Depending on the value of </w:t>
      </w:r>
      <w:r w:rsidRPr="00976653">
        <w:rPr>
          <w:i/>
          <w:iCs/>
        </w:rPr>
        <w:t>K</w:t>
      </w:r>
      <w:r>
        <w:t xml:space="preserve">, </w:t>
      </w:r>
      <w:r w:rsidR="006A2C49" w:rsidRPr="00976653">
        <w:rPr>
          <w:b/>
          <w:bCs/>
          <w:u w:val="single"/>
        </w:rPr>
        <w:t>Event-1</w:t>
      </w:r>
      <w:r w:rsidR="006A2C49">
        <w:t xml:space="preserve"> in isolation may lead to </w:t>
      </w:r>
      <w:r>
        <w:t xml:space="preserve">excessive false triggers. </w:t>
      </w:r>
      <w:r w:rsidR="007231C8">
        <w:t xml:space="preserve">For example, if </w:t>
      </w:r>
      <w:r w:rsidR="007231C8" w:rsidRPr="00976653">
        <w:rPr>
          <w:i/>
          <w:iCs/>
        </w:rPr>
        <w:t>K</w:t>
      </w:r>
      <w:r w:rsidR="007231C8">
        <w:t xml:space="preserve"> is small (e.g., </w:t>
      </w:r>
      <w:r w:rsidR="007231C8" w:rsidRPr="00976653">
        <w:rPr>
          <w:i/>
          <w:iCs/>
        </w:rPr>
        <w:t>K = 1</w:t>
      </w:r>
      <w:r w:rsidR="007231C8">
        <w:t xml:space="preserve">), then the </w:t>
      </w:r>
      <w:r w:rsidR="001F56C4">
        <w:t xml:space="preserve">fact that the predicted beam is </w:t>
      </w:r>
      <w:r w:rsidR="006E5719">
        <w:t xml:space="preserve">different from the measured best beam may not necessarily imply a significant impact to link performance – as has been observed </w:t>
      </w:r>
      <w:r w:rsidR="000848E5">
        <w:t xml:space="preserve">during Rel-18 evaluations, the link performance between </w:t>
      </w:r>
      <w:r w:rsidR="001F7B5F">
        <w:t xml:space="preserve">use of </w:t>
      </w:r>
      <w:r w:rsidR="000848E5">
        <w:t xml:space="preserve">the best and the </w:t>
      </w:r>
      <w:r w:rsidR="0080531D">
        <w:t>second-best</w:t>
      </w:r>
      <w:r w:rsidR="000848E5">
        <w:t xml:space="preserve"> beams may be negligible</w:t>
      </w:r>
      <w:r w:rsidR="001F7B5F">
        <w:t xml:space="preserve">. </w:t>
      </w:r>
      <w:r w:rsidR="00500D57">
        <w:t xml:space="preserve">Thus, a more appropriate triggering event may be defined by subjecting Event-1 as defined above to also consider the </w:t>
      </w:r>
      <w:r w:rsidR="00C8366D">
        <w:t>T</w:t>
      </w:r>
      <w:r w:rsidR="00500D57">
        <w:t xml:space="preserve">op </w:t>
      </w:r>
      <w:r w:rsidR="00C8366D">
        <w:t>K measured beams</w:t>
      </w:r>
      <w:bookmarkStart w:id="3" w:name="_Hlk174041254"/>
      <w:r w:rsidR="00C8366D">
        <w:t xml:space="preserve"> </w:t>
      </w:r>
      <w:r w:rsidR="00C91511">
        <w:t xml:space="preserve">and any additional beams </w:t>
      </w:r>
      <w:r w:rsidR="00D00C5B">
        <w:t xml:space="preserve">with L1-RSRP within </w:t>
      </w:r>
      <w:r w:rsidR="00104A56" w:rsidRPr="00104A56">
        <w:t>a specified or configured margin</w:t>
      </w:r>
      <w:r w:rsidR="00D00C5B">
        <w:t xml:space="preserve"> </w:t>
      </w:r>
      <w:r w:rsidR="00D00C5B" w:rsidRPr="00976653">
        <w:rPr>
          <w:i/>
          <w:iCs/>
        </w:rPr>
        <w:t>X</w:t>
      </w:r>
      <w:r w:rsidR="00D00C5B">
        <w:t xml:space="preserve"> </w:t>
      </w:r>
      <w:r w:rsidR="00201769">
        <w:t>dB compared to the Top K beams</w:t>
      </w:r>
      <w:bookmarkEnd w:id="3"/>
      <w:r w:rsidR="00104A56" w:rsidRPr="00104A56">
        <w:t xml:space="preserve">, e.g., </w:t>
      </w:r>
      <w:r w:rsidR="00104A56" w:rsidRPr="00976653">
        <w:rPr>
          <w:i/>
          <w:iCs/>
        </w:rPr>
        <w:t>X = 1</w:t>
      </w:r>
      <w:r w:rsidR="00104A56" w:rsidRPr="00104A56">
        <w:t xml:space="preserve"> </w:t>
      </w:r>
      <w:proofErr w:type="spellStart"/>
      <w:r w:rsidR="00104A56" w:rsidRPr="00104A56">
        <w:t>dB</w:t>
      </w:r>
      <w:r w:rsidR="00C8366D">
        <w:t>.</w:t>
      </w:r>
      <w:proofErr w:type="spellEnd"/>
      <w:r w:rsidR="00C8366D">
        <w:t xml:space="preserve"> </w:t>
      </w:r>
    </w:p>
    <w:p w14:paraId="6B76F39E" w14:textId="59C7C5FC" w:rsidR="000C4389" w:rsidRDefault="00CF6697" w:rsidP="00EC01C4">
      <w:r>
        <w:t xml:space="preserve">It can be studied further if the set </w:t>
      </w:r>
      <w:r w:rsidR="007148B8">
        <w:t xml:space="preserve">of beams over which the measurements are performed is the full set A or </w:t>
      </w:r>
      <w:r w:rsidR="008521E2">
        <w:t>if the model performance can be reflected</w:t>
      </w:r>
      <w:r w:rsidR="007148B8">
        <w:t xml:space="preserve"> with sufficient accuracy when </w:t>
      </w:r>
      <w:r w:rsidR="00DE7FEA">
        <w:t>limiting to</w:t>
      </w:r>
      <w:r w:rsidRPr="00CF6697">
        <w:t xml:space="preserve"> a subset of set A of beams</w:t>
      </w:r>
      <w:r w:rsidR="00DE7FEA">
        <w:t xml:space="preserve">. </w:t>
      </w:r>
    </w:p>
    <w:p w14:paraId="41CF1144" w14:textId="451C4A39" w:rsidR="00C8366D" w:rsidRDefault="00B27332" w:rsidP="00EC01C4">
      <w:r>
        <w:t xml:space="preserve">For </w:t>
      </w:r>
      <w:r w:rsidRPr="00976653">
        <w:rPr>
          <w:b/>
          <w:bCs/>
          <w:u w:val="single"/>
        </w:rPr>
        <w:t>Event-2</w:t>
      </w:r>
      <w:r>
        <w:t xml:space="preserve">, the set of beams </w:t>
      </w:r>
      <w:r w:rsidR="00FC6889">
        <w:t>measured should include the set of</w:t>
      </w:r>
      <w:r w:rsidR="00A15FF9">
        <w:t xml:space="preserve"> (Top-1 or</w:t>
      </w:r>
      <w:r w:rsidR="005A32D0">
        <w:t xml:space="preserve"> Top K</w:t>
      </w:r>
      <w:r w:rsidR="00A15FF9">
        <w:t>)</w:t>
      </w:r>
      <w:r w:rsidR="005A32D0">
        <w:t xml:space="preserve"> </w:t>
      </w:r>
      <w:r w:rsidR="00FC6889">
        <w:t xml:space="preserve">predicted beams. Otherwise, it cannot </w:t>
      </w:r>
      <w:r w:rsidR="00804BBD">
        <w:t xml:space="preserve">be guaranteed that the event accurately triggers </w:t>
      </w:r>
      <w:r w:rsidR="0047111D">
        <w:t xml:space="preserve">reporting based on </w:t>
      </w:r>
      <w:r w:rsidR="00F434B3">
        <w:t>detection of model inaccuracy.</w:t>
      </w:r>
      <w:r w:rsidR="0041160A">
        <w:t xml:space="preserve"> In addition, </w:t>
      </w:r>
      <w:proofErr w:type="gramStart"/>
      <w:r w:rsidR="0041160A">
        <w:t>similar to</w:t>
      </w:r>
      <w:proofErr w:type="gramEnd"/>
      <w:r w:rsidR="0041160A">
        <w:t xml:space="preserve"> Event-1, the observations should be defined based on a number of measurements within a time window. </w:t>
      </w:r>
    </w:p>
    <w:p w14:paraId="0A9794F8" w14:textId="7A8FBF43" w:rsidR="00B51F40" w:rsidRPr="007231C8" w:rsidRDefault="00EF68A6" w:rsidP="00EC01C4">
      <w:r>
        <w:t xml:space="preserve">For </w:t>
      </w:r>
      <w:r w:rsidR="00B51F40" w:rsidRPr="00976653">
        <w:rPr>
          <w:b/>
          <w:bCs/>
          <w:u w:val="single"/>
        </w:rPr>
        <w:t>Event-3</w:t>
      </w:r>
      <w:r>
        <w:t xml:space="preserve">, it is not clear how relying on the probability information that may come from output of the model be used to evaluate model performance. Even if the probability </w:t>
      </w:r>
      <w:r w:rsidR="00E00A99">
        <w:t xml:space="preserve">information of predicted Top 1/K beams is high, it does not imply that the model has detected the best beam – it just means that the </w:t>
      </w:r>
      <w:r w:rsidR="00E00A99" w:rsidRPr="00976653">
        <w:rPr>
          <w:i/>
          <w:iCs/>
        </w:rPr>
        <w:t>model is confident</w:t>
      </w:r>
      <w:r w:rsidR="00E00A99">
        <w:t xml:space="preserve"> of having selected the best beam. </w:t>
      </w:r>
    </w:p>
    <w:p w14:paraId="3A693133" w14:textId="0F72CFF4" w:rsidR="00EC01C4" w:rsidRDefault="00A00B8B" w:rsidP="00EC01C4">
      <w:r>
        <w:t xml:space="preserve">For </w:t>
      </w:r>
      <w:r w:rsidRPr="00976653">
        <w:rPr>
          <w:b/>
          <w:bCs/>
          <w:u w:val="single"/>
        </w:rPr>
        <w:t>Event-4</w:t>
      </w:r>
      <w:r>
        <w:t xml:space="preserve">, </w:t>
      </w:r>
      <w:r w:rsidR="00E01609">
        <w:t>for Top-1 beam prediction, the event can be defined based on L1-RSRP comparison between predicted Top-1 beam and the measured Top-1 beam in set A.</w:t>
      </w:r>
      <w:r w:rsidR="009D6560">
        <w:t xml:space="preserve"> For Top K beams, the event can be defined based on the comparison between the lowest L1-RSRP value </w:t>
      </w:r>
      <w:r w:rsidR="00261ADF">
        <w:t xml:space="preserve">of the predicted Top K beams </w:t>
      </w:r>
      <w:r w:rsidR="009D6560">
        <w:t xml:space="preserve">and the </w:t>
      </w:r>
      <w:r w:rsidR="00261ADF">
        <w:t xml:space="preserve">lowest L1-RSRP value </w:t>
      </w:r>
      <w:r w:rsidR="00E96518">
        <w:t xml:space="preserve">of the measured Top K beams in set A. </w:t>
      </w:r>
      <w:proofErr w:type="gramStart"/>
      <w:r w:rsidR="00E96518">
        <w:t>As long as</w:t>
      </w:r>
      <w:proofErr w:type="gramEnd"/>
      <w:r w:rsidR="00E96518">
        <w:t xml:space="preserve"> the difference between the lowest L1-RSRP values between predicted and measured beams is </w:t>
      </w:r>
      <w:r w:rsidR="005639BC">
        <w:t>not larger than a threshold</w:t>
      </w:r>
      <w:r w:rsidR="002D07AF">
        <w:t xml:space="preserve"> (i.e., comparing the K-</w:t>
      </w:r>
      <w:proofErr w:type="spellStart"/>
      <w:r w:rsidR="002D07AF">
        <w:t>th</w:t>
      </w:r>
      <w:proofErr w:type="spellEnd"/>
      <w:r w:rsidR="002D07AF">
        <w:t xml:space="preserve"> best predicted and measured beams)</w:t>
      </w:r>
      <w:r w:rsidR="005639BC">
        <w:t xml:space="preserve">, it can be assumed that scheduling the UE with any of the predicted Top K beams will </w:t>
      </w:r>
      <w:r w:rsidR="00540F01">
        <w:t xml:space="preserve">not lead to performance worse than using any of the measured Top K beams. </w:t>
      </w:r>
    </w:p>
    <w:p w14:paraId="122983CF" w14:textId="06868C14" w:rsidR="00884B1C" w:rsidRDefault="00884B1C" w:rsidP="00884B1C">
      <w:proofErr w:type="gramStart"/>
      <w:r>
        <w:t>Similar to</w:t>
      </w:r>
      <w:proofErr w:type="gramEnd"/>
      <w:r>
        <w:t xml:space="preserve"> Event-1, for Event-4, it can be studied further if the set of beams over which the measurements are performed is the full set A or if the model performance </w:t>
      </w:r>
      <w:r w:rsidR="008521E2">
        <w:t xml:space="preserve">can be reflected </w:t>
      </w:r>
      <w:r>
        <w:t>with sufficient accuracy when limiting to</w:t>
      </w:r>
      <w:r w:rsidRPr="00CF6697">
        <w:t xml:space="preserve"> a subset of set A of beams</w:t>
      </w:r>
      <w:r>
        <w:t xml:space="preserve">. </w:t>
      </w:r>
      <w:r w:rsidR="0A1956C2">
        <w:t>Additionally, some form of time-filtering of the positive hypothes</w:t>
      </w:r>
      <w:r w:rsidR="313A201B">
        <w:t>i</w:t>
      </w:r>
      <w:r w:rsidR="0A1956C2">
        <w:t xml:space="preserve">s of the event criteria can be defined for Event-4 as well, i.e., </w:t>
      </w:r>
      <w:r w:rsidR="4931D91B">
        <w:t xml:space="preserve">numbers of times the RSRP difference exceeds a threshold when observed </w:t>
      </w:r>
      <w:r w:rsidR="00033220">
        <w:t>within</w:t>
      </w:r>
      <w:r w:rsidR="4931D91B">
        <w:t xml:space="preserve"> a defined window,</w:t>
      </w:r>
      <w:r w:rsidR="0A1956C2">
        <w:t xml:space="preserve"> </w:t>
      </w:r>
      <w:r w:rsidR="24DC18B8">
        <w:t>as for the cases of</w:t>
      </w:r>
      <w:r w:rsidR="0A1956C2">
        <w:t xml:space="preserve"> Event-1</w:t>
      </w:r>
      <w:r w:rsidR="10534F23">
        <w:t xml:space="preserve"> and Event-2.</w:t>
      </w:r>
    </w:p>
    <w:p w14:paraId="3F187225" w14:textId="77777777" w:rsidR="000C4389" w:rsidRDefault="000C4389" w:rsidP="00CB617F"/>
    <w:p w14:paraId="73C94291" w14:textId="156422C8" w:rsidR="00C44C51" w:rsidRPr="00976653" w:rsidRDefault="00E02A53" w:rsidP="00976653">
      <w:pPr>
        <w:pStyle w:val="ListParagraph"/>
        <w:numPr>
          <w:ilvl w:val="0"/>
          <w:numId w:val="19"/>
        </w:numPr>
        <w:rPr>
          <w:b/>
          <w:bCs/>
        </w:rPr>
      </w:pPr>
      <w:r w:rsidRPr="00453694">
        <w:rPr>
          <w:b/>
          <w:bCs/>
        </w:rPr>
        <w:t xml:space="preserve">For UE-side AI/ML models, </w:t>
      </w:r>
      <w:r w:rsidR="005D0C97">
        <w:rPr>
          <w:b/>
          <w:bCs/>
        </w:rPr>
        <w:t>support</w:t>
      </w:r>
      <w:r w:rsidR="005D0C97" w:rsidRPr="00453694">
        <w:rPr>
          <w:b/>
          <w:bCs/>
        </w:rPr>
        <w:t xml:space="preserve"> </w:t>
      </w:r>
      <w:r w:rsidR="00D1134B" w:rsidRPr="00453694">
        <w:rPr>
          <w:b/>
          <w:bCs/>
        </w:rPr>
        <w:t>UE</w:t>
      </w:r>
      <w:r w:rsidR="00D1134B">
        <w:rPr>
          <w:b/>
          <w:bCs/>
        </w:rPr>
        <w:t>-</w:t>
      </w:r>
      <w:r w:rsidRPr="00453694">
        <w:rPr>
          <w:b/>
          <w:bCs/>
        </w:rPr>
        <w:t>event</w:t>
      </w:r>
      <w:r w:rsidR="00D1134B">
        <w:rPr>
          <w:b/>
          <w:bCs/>
        </w:rPr>
        <w:t>-</w:t>
      </w:r>
      <w:r w:rsidRPr="00453694">
        <w:rPr>
          <w:b/>
          <w:bCs/>
        </w:rPr>
        <w:t xml:space="preserve">triggered </w:t>
      </w:r>
      <w:r w:rsidR="009F4D27">
        <w:rPr>
          <w:b/>
          <w:bCs/>
        </w:rPr>
        <w:t xml:space="preserve">reporting of </w:t>
      </w:r>
      <w:r w:rsidRPr="00453694">
        <w:rPr>
          <w:b/>
          <w:bCs/>
        </w:rPr>
        <w:t>model monitoring</w:t>
      </w:r>
      <w:r w:rsidR="009F4D27">
        <w:rPr>
          <w:b/>
          <w:bCs/>
        </w:rPr>
        <w:t xml:space="preserve"> results</w:t>
      </w:r>
      <w:r w:rsidR="00B02573">
        <w:rPr>
          <w:b/>
          <w:bCs/>
        </w:rPr>
        <w:t xml:space="preserve"> for Options 1 or 2</w:t>
      </w:r>
      <w:r>
        <w:t xml:space="preserve">. </w:t>
      </w:r>
    </w:p>
    <w:p w14:paraId="12CAE8D0" w14:textId="79D7A17A" w:rsidR="00C44C51" w:rsidRPr="00976653" w:rsidRDefault="00C44C51" w:rsidP="00976653">
      <w:pPr>
        <w:pStyle w:val="ListParagraph"/>
        <w:numPr>
          <w:ilvl w:val="0"/>
          <w:numId w:val="47"/>
        </w:numPr>
        <w:rPr>
          <w:b/>
          <w:bCs/>
        </w:rPr>
      </w:pPr>
      <w:r w:rsidRPr="00976653">
        <w:rPr>
          <w:b/>
          <w:bCs/>
        </w:rPr>
        <w:t xml:space="preserve">Once </w:t>
      </w:r>
      <w:r w:rsidR="00F74F95" w:rsidRPr="00976653">
        <w:rPr>
          <w:b/>
          <w:bCs/>
        </w:rPr>
        <w:t>triggered, UE requests network for resources to report monitoring results.</w:t>
      </w:r>
    </w:p>
    <w:p w14:paraId="22959726" w14:textId="7454C9A9" w:rsidR="00667761" w:rsidRPr="00976653" w:rsidRDefault="00D0486F" w:rsidP="00976653">
      <w:pPr>
        <w:pStyle w:val="ListParagraph"/>
        <w:numPr>
          <w:ilvl w:val="0"/>
          <w:numId w:val="47"/>
        </w:numPr>
        <w:rPr>
          <w:b/>
          <w:bCs/>
        </w:rPr>
      </w:pPr>
      <w:r w:rsidRPr="00976653">
        <w:rPr>
          <w:b/>
          <w:bCs/>
        </w:rPr>
        <w:t>Triggering events can be defined based on one or more of the following:</w:t>
      </w:r>
    </w:p>
    <w:p w14:paraId="5EBBFD8E" w14:textId="47BC469B" w:rsidR="0080531D" w:rsidRDefault="00253EF3" w:rsidP="62A4ECB2">
      <w:pPr>
        <w:pStyle w:val="ListParagraph"/>
        <w:rPr>
          <w:b/>
          <w:bCs/>
        </w:rPr>
      </w:pPr>
      <w:r w:rsidRPr="00976653">
        <w:rPr>
          <w:b/>
          <w:bCs/>
        </w:rPr>
        <w:t>(</w:t>
      </w:r>
      <w:r w:rsidR="004A4FE4" w:rsidRPr="00976653">
        <w:rPr>
          <w:b/>
          <w:bCs/>
        </w:rPr>
        <w:t>Event-1</w:t>
      </w:r>
      <w:r w:rsidRPr="00976653">
        <w:rPr>
          <w:b/>
          <w:bCs/>
        </w:rPr>
        <w:t>)</w:t>
      </w:r>
      <w:r w:rsidR="004A4FE4" w:rsidRPr="00976653">
        <w:rPr>
          <w:b/>
          <w:bCs/>
        </w:rPr>
        <w:t xml:space="preserve"> The measured Top-1 or Top K beam(s) of Set A </w:t>
      </w:r>
      <w:r w:rsidR="00201769" w:rsidRPr="00201769">
        <w:rPr>
          <w:b/>
          <w:bCs/>
        </w:rPr>
        <w:t>and any additional beams with L1-RSRP</w:t>
      </w:r>
      <w:r w:rsidR="001779D8">
        <w:rPr>
          <w:b/>
          <w:bCs/>
        </w:rPr>
        <w:t xml:space="preserve"> values</w:t>
      </w:r>
      <w:r w:rsidR="00201769" w:rsidRPr="00201769">
        <w:rPr>
          <w:b/>
          <w:bCs/>
        </w:rPr>
        <w:t xml:space="preserve"> within a specified or configured margin X dB compared to the Top K beams</w:t>
      </w:r>
      <w:r w:rsidR="00587EFB" w:rsidRPr="00587EFB">
        <w:rPr>
          <w:b/>
          <w:bCs/>
        </w:rPr>
        <w:t xml:space="preserve">, e.g., X = 1 dB </w:t>
      </w:r>
      <w:r w:rsidR="004A4FE4" w:rsidRPr="00976653">
        <w:rPr>
          <w:b/>
          <w:bCs/>
        </w:rPr>
        <w:t>and the predicted Top-1 or Top K beam(s) of Set A are different</w:t>
      </w:r>
      <w:r w:rsidR="0080531D" w:rsidRPr="0080531D">
        <w:t xml:space="preserve"> </w:t>
      </w:r>
      <w:r w:rsidR="0080531D" w:rsidRPr="0080531D">
        <w:rPr>
          <w:b/>
          <w:bCs/>
        </w:rPr>
        <w:t>for more than a threshold number of instances</w:t>
      </w:r>
      <w:r w:rsidR="37D63004" w:rsidRPr="62A4ECB2">
        <w:rPr>
          <w:b/>
          <w:bCs/>
        </w:rPr>
        <w:t xml:space="preserve"> within a defined window</w:t>
      </w:r>
      <w:r w:rsidR="005A32D0" w:rsidRPr="62A4ECB2">
        <w:rPr>
          <w:b/>
          <w:bCs/>
        </w:rPr>
        <w:t>.</w:t>
      </w:r>
    </w:p>
    <w:p w14:paraId="50731BFD" w14:textId="6C6AD1E6" w:rsidR="00DA3626" w:rsidRPr="0080531D" w:rsidRDefault="00DA3626" w:rsidP="00976653">
      <w:pPr>
        <w:pStyle w:val="ListParagraph"/>
        <w:numPr>
          <w:ilvl w:val="2"/>
          <w:numId w:val="47"/>
        </w:numPr>
        <w:rPr>
          <w:b/>
          <w:bCs/>
        </w:rPr>
      </w:pPr>
      <w:r>
        <w:rPr>
          <w:b/>
          <w:bCs/>
        </w:rPr>
        <w:t xml:space="preserve">FFS: </w:t>
      </w:r>
      <w:r w:rsidR="00883409">
        <w:rPr>
          <w:b/>
          <w:bCs/>
        </w:rPr>
        <w:t>Use of</w:t>
      </w:r>
      <w:r>
        <w:rPr>
          <w:b/>
          <w:bCs/>
        </w:rPr>
        <w:t xml:space="preserve"> a subset of set A of beams </w:t>
      </w:r>
      <w:r w:rsidR="00883409">
        <w:rPr>
          <w:b/>
          <w:bCs/>
        </w:rPr>
        <w:t>instead of full set A</w:t>
      </w:r>
    </w:p>
    <w:p w14:paraId="00F8195E" w14:textId="0AEA5FB9" w:rsidR="004A4FE4" w:rsidRDefault="00253EF3" w:rsidP="62A4ECB2">
      <w:pPr>
        <w:pStyle w:val="ListParagraph"/>
        <w:rPr>
          <w:b/>
          <w:bCs/>
        </w:rPr>
      </w:pPr>
      <w:r w:rsidRPr="00976653">
        <w:rPr>
          <w:b/>
          <w:bCs/>
        </w:rPr>
        <w:lastRenderedPageBreak/>
        <w:t>(</w:t>
      </w:r>
      <w:r w:rsidR="00357BA9" w:rsidRPr="00976653">
        <w:rPr>
          <w:b/>
          <w:bCs/>
        </w:rPr>
        <w:t>Event-2</w:t>
      </w:r>
      <w:r w:rsidRPr="00976653">
        <w:rPr>
          <w:b/>
          <w:bCs/>
        </w:rPr>
        <w:t>)</w:t>
      </w:r>
      <w:r w:rsidR="00357BA9" w:rsidRPr="00976653">
        <w:rPr>
          <w:b/>
          <w:bCs/>
        </w:rPr>
        <w:t xml:space="preserve"> The measured L1-RSRP of one set of beams is lower than a threshold</w:t>
      </w:r>
      <w:r w:rsidR="002A30CA">
        <w:rPr>
          <w:b/>
          <w:bCs/>
        </w:rPr>
        <w:t xml:space="preserve"> for more than a threshold number of instances</w:t>
      </w:r>
      <w:r w:rsidR="7B937171" w:rsidRPr="62A4ECB2">
        <w:rPr>
          <w:b/>
          <w:bCs/>
        </w:rPr>
        <w:t xml:space="preserve"> within a defined window</w:t>
      </w:r>
      <w:r w:rsidR="002A30CA">
        <w:rPr>
          <w:b/>
          <w:bCs/>
        </w:rPr>
        <w:t>.</w:t>
      </w:r>
    </w:p>
    <w:p w14:paraId="0270B986" w14:textId="4E5144D6" w:rsidR="002A30CA" w:rsidRPr="00976653" w:rsidRDefault="002A30CA" w:rsidP="00976653">
      <w:pPr>
        <w:pStyle w:val="ListParagraph"/>
        <w:numPr>
          <w:ilvl w:val="2"/>
          <w:numId w:val="47"/>
        </w:numPr>
        <w:rPr>
          <w:b/>
          <w:bCs/>
        </w:rPr>
      </w:pPr>
      <w:r>
        <w:rPr>
          <w:b/>
          <w:bCs/>
        </w:rPr>
        <w:t xml:space="preserve">The set of beams includes the </w:t>
      </w:r>
      <w:r w:rsidR="00A15FF9">
        <w:rPr>
          <w:b/>
          <w:bCs/>
        </w:rPr>
        <w:t xml:space="preserve">Top-1 or </w:t>
      </w:r>
      <w:r w:rsidR="00A97CF8">
        <w:rPr>
          <w:b/>
          <w:bCs/>
        </w:rPr>
        <w:t>Top K predicted beams</w:t>
      </w:r>
      <w:r w:rsidR="005A32D0">
        <w:rPr>
          <w:b/>
          <w:bCs/>
        </w:rPr>
        <w:t>.</w:t>
      </w:r>
    </w:p>
    <w:p w14:paraId="2260DADA" w14:textId="66623BDB" w:rsidR="00357BA9" w:rsidRPr="00976653" w:rsidRDefault="00253EF3" w:rsidP="00976653">
      <w:pPr>
        <w:pStyle w:val="ListParagraph"/>
        <w:numPr>
          <w:ilvl w:val="1"/>
          <w:numId w:val="47"/>
        </w:numPr>
        <w:rPr>
          <w:b/>
          <w:bCs/>
        </w:rPr>
      </w:pPr>
      <w:r w:rsidRPr="00976653">
        <w:rPr>
          <w:b/>
          <w:bCs/>
        </w:rPr>
        <w:t>(</w:t>
      </w:r>
      <w:r w:rsidR="007D4A61" w:rsidRPr="00976653">
        <w:rPr>
          <w:b/>
          <w:bCs/>
        </w:rPr>
        <w:t>Event-4</w:t>
      </w:r>
      <w:r w:rsidRPr="00976653">
        <w:rPr>
          <w:b/>
          <w:bCs/>
        </w:rPr>
        <w:t>)</w:t>
      </w:r>
      <w:r w:rsidR="007D4A61" w:rsidRPr="00976653">
        <w:rPr>
          <w:b/>
          <w:bCs/>
        </w:rPr>
        <w:t xml:space="preserve"> The L1-RSRP difference between the measured Top-1 or Top K beam(s) of Set A and predicted Top-1 or Top K beam(s) of Set A are larger than a threshold value</w:t>
      </w:r>
      <w:r w:rsidR="00407549" w:rsidRPr="00976653">
        <w:rPr>
          <w:b/>
          <w:bCs/>
        </w:rPr>
        <w:t xml:space="preserve"> where the </w:t>
      </w:r>
      <w:r w:rsidR="004A6846" w:rsidRPr="00976653">
        <w:rPr>
          <w:b/>
          <w:bCs/>
        </w:rPr>
        <w:t>associated beams for RSRP difference are defined using:</w:t>
      </w:r>
    </w:p>
    <w:p w14:paraId="1A3C2F79" w14:textId="042C679C" w:rsidR="004A6846" w:rsidRDefault="00253EF3" w:rsidP="00976653">
      <w:pPr>
        <w:pStyle w:val="ListParagraph"/>
        <w:numPr>
          <w:ilvl w:val="2"/>
          <w:numId w:val="47"/>
        </w:numPr>
        <w:rPr>
          <w:b/>
          <w:bCs/>
        </w:rPr>
      </w:pPr>
      <w:r w:rsidRPr="00976653">
        <w:rPr>
          <w:b/>
          <w:bCs/>
        </w:rPr>
        <w:t>RSRP difference between predicted Top</w:t>
      </w:r>
      <w:r w:rsidR="00BF1BBB">
        <w:rPr>
          <w:b/>
          <w:bCs/>
        </w:rPr>
        <w:t>-</w:t>
      </w:r>
      <w:r w:rsidRPr="00976653">
        <w:rPr>
          <w:b/>
          <w:bCs/>
        </w:rPr>
        <w:t xml:space="preserve">1 beam and </w:t>
      </w:r>
      <w:r w:rsidR="00BF1BBB">
        <w:rPr>
          <w:b/>
          <w:bCs/>
        </w:rPr>
        <w:t xml:space="preserve">the measured </w:t>
      </w:r>
      <w:r w:rsidRPr="00976653">
        <w:rPr>
          <w:b/>
          <w:bCs/>
        </w:rPr>
        <w:t>Top</w:t>
      </w:r>
      <w:r w:rsidR="00BF1BBB">
        <w:rPr>
          <w:b/>
          <w:bCs/>
        </w:rPr>
        <w:t>-</w:t>
      </w:r>
      <w:r w:rsidRPr="00976653">
        <w:rPr>
          <w:b/>
          <w:bCs/>
        </w:rPr>
        <w:t>1 beam of a set of beams</w:t>
      </w:r>
    </w:p>
    <w:p w14:paraId="1934C951" w14:textId="1A5EE7EA" w:rsidR="001469D3" w:rsidRDefault="001469D3" w:rsidP="00976653">
      <w:pPr>
        <w:pStyle w:val="ListParagraph"/>
        <w:numPr>
          <w:ilvl w:val="3"/>
          <w:numId w:val="47"/>
        </w:numPr>
        <w:rPr>
          <w:b/>
          <w:bCs/>
        </w:rPr>
      </w:pPr>
      <w:r>
        <w:rPr>
          <w:b/>
          <w:bCs/>
        </w:rPr>
        <w:t>Set of beams is same as set A of beams</w:t>
      </w:r>
      <w:r w:rsidR="000600BE">
        <w:rPr>
          <w:b/>
          <w:bCs/>
        </w:rPr>
        <w:t xml:space="preserve"> or </w:t>
      </w:r>
      <w:r w:rsidR="00884B1C">
        <w:rPr>
          <w:b/>
          <w:bCs/>
        </w:rPr>
        <w:t xml:space="preserve">FFS: </w:t>
      </w:r>
      <w:r w:rsidR="000600BE">
        <w:rPr>
          <w:b/>
          <w:bCs/>
        </w:rPr>
        <w:t>a subset, e.g., set B of beams</w:t>
      </w:r>
    </w:p>
    <w:p w14:paraId="76A7809F" w14:textId="4267D8CC" w:rsidR="00BF1BBB" w:rsidRPr="00295110" w:rsidRDefault="00CB5294" w:rsidP="00976653">
      <w:pPr>
        <w:pStyle w:val="ListParagraph"/>
        <w:numPr>
          <w:ilvl w:val="2"/>
          <w:numId w:val="47"/>
        </w:numPr>
        <w:rPr>
          <w:b/>
          <w:bCs/>
        </w:rPr>
      </w:pPr>
      <w:r>
        <w:rPr>
          <w:b/>
          <w:bCs/>
        </w:rPr>
        <w:t>D</w:t>
      </w:r>
      <w:r w:rsidR="00BF1BBB" w:rsidRPr="00295110">
        <w:rPr>
          <w:b/>
          <w:bCs/>
        </w:rPr>
        <w:t xml:space="preserve">ifference between </w:t>
      </w:r>
      <w:r>
        <w:rPr>
          <w:b/>
          <w:bCs/>
        </w:rPr>
        <w:t xml:space="preserve">the lowest L1-RSRP </w:t>
      </w:r>
      <w:r w:rsidR="00320B3B">
        <w:rPr>
          <w:b/>
          <w:bCs/>
        </w:rPr>
        <w:t xml:space="preserve">amongst the </w:t>
      </w:r>
      <w:r w:rsidR="00BF1BBB" w:rsidRPr="00295110">
        <w:rPr>
          <w:b/>
          <w:bCs/>
        </w:rPr>
        <w:t xml:space="preserve">predicted Top K beams, and </w:t>
      </w:r>
      <w:r w:rsidR="00320B3B">
        <w:rPr>
          <w:b/>
          <w:bCs/>
        </w:rPr>
        <w:t xml:space="preserve">the lowest L1-RSRP amongst the </w:t>
      </w:r>
      <w:r w:rsidR="00BF1BBB" w:rsidRPr="00295110">
        <w:rPr>
          <w:b/>
          <w:bCs/>
        </w:rPr>
        <w:t>Top K beams of a set of beams</w:t>
      </w:r>
    </w:p>
    <w:p w14:paraId="3F3CAD8D" w14:textId="0BD60FF3" w:rsidR="000600BE" w:rsidRDefault="000600BE" w:rsidP="000600BE">
      <w:pPr>
        <w:pStyle w:val="ListParagraph"/>
        <w:numPr>
          <w:ilvl w:val="3"/>
          <w:numId w:val="47"/>
        </w:numPr>
        <w:rPr>
          <w:b/>
          <w:bCs/>
        </w:rPr>
      </w:pPr>
      <w:r>
        <w:rPr>
          <w:b/>
          <w:bCs/>
        </w:rPr>
        <w:t xml:space="preserve">Set of beams is same as set A of beams or </w:t>
      </w:r>
      <w:r w:rsidR="00884B1C">
        <w:rPr>
          <w:b/>
          <w:bCs/>
        </w:rPr>
        <w:t xml:space="preserve">FFS: </w:t>
      </w:r>
      <w:r>
        <w:rPr>
          <w:b/>
          <w:bCs/>
        </w:rPr>
        <w:t>a subset, e.g., set B of beams</w:t>
      </w:r>
    </w:p>
    <w:p w14:paraId="57ADE44C" w14:textId="77777777" w:rsidR="00BF1BBB" w:rsidRPr="00976653" w:rsidRDefault="00BF1BBB" w:rsidP="00976653">
      <w:pPr>
        <w:pStyle w:val="ListParagraph"/>
        <w:numPr>
          <w:ilvl w:val="0"/>
          <w:numId w:val="0"/>
        </w:numPr>
        <w:ind w:left="2160"/>
        <w:rPr>
          <w:b/>
          <w:bCs/>
        </w:rPr>
      </w:pPr>
    </w:p>
    <w:p w14:paraId="77F77EA5" w14:textId="0891DC29" w:rsidR="00362AFD" w:rsidRDefault="0012013E" w:rsidP="00362AFD">
      <w:r>
        <w:t>Beyond the above, f</w:t>
      </w:r>
      <w:r w:rsidR="00362AFD">
        <w:t xml:space="preserve">or a UE-side model, UE event triggered monitoring itself can yield </w:t>
      </w:r>
      <w:r>
        <w:t xml:space="preserve">further </w:t>
      </w:r>
      <w:r w:rsidR="00362AFD">
        <w:t xml:space="preserve">latency and overhead savings from on-demand reference signal transmissions. If the UE determines based on UE-side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57963D41" w14:textId="00953C0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976653">
      <w:pPr>
        <w:pStyle w:val="ListParagraph"/>
        <w:numPr>
          <w:ilvl w:val="0"/>
          <w:numId w:val="19"/>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6CBE296E" w14:textId="2A6EF4C5" w:rsidR="009C5F7F" w:rsidRDefault="00843FB9" w:rsidP="00843FB9">
      <w:pPr>
        <w:pStyle w:val="Heading4"/>
      </w:pPr>
      <w:r>
        <w:t xml:space="preserve">AI/ML </w:t>
      </w:r>
      <w:r w:rsidR="00115B82">
        <w:t>Model</w:t>
      </w:r>
      <w:r>
        <w:t xml:space="preserve"> Failure </w:t>
      </w:r>
    </w:p>
    <w:p w14:paraId="2CB9ED09" w14:textId="3131EA22" w:rsidR="00682115" w:rsidRDefault="00843FB9" w:rsidP="00843FB9">
      <w:pPr>
        <w:rPr>
          <w:lang w:eastAsia="en-US"/>
        </w:rPr>
      </w:pPr>
      <w:r>
        <w:rPr>
          <w:lang w:eastAsia="en-US"/>
        </w:rPr>
        <w:t xml:space="preserve">For a UE-sided AI/ML model, the UE may </w:t>
      </w:r>
      <w:r w:rsidR="00906C09">
        <w:rPr>
          <w:lang w:eastAsia="en-US"/>
        </w:rPr>
        <w:t xml:space="preserve">monitor the performance of the model based on prediction accuracy based KPIs. In this case, the concept of AI/ML model failure is important. This is the case when UE measures a set of beams </w:t>
      </w:r>
      <w:r w:rsidR="006B1A52">
        <w:rPr>
          <w:lang w:eastAsia="en-US"/>
        </w:rPr>
        <w:t xml:space="preserve">and the corresponding predictions of L1 measurement from the AI/ML model is below a threshold for all or a subset of the beams. The assumption is that </w:t>
      </w:r>
      <w:r w:rsidR="00847B32">
        <w:rPr>
          <w:lang w:eastAsia="en-US"/>
        </w:rPr>
        <w:t xml:space="preserve">it may be difficult to obtain measurements on all beams for model monitoring, so the measured resources usually correspond to a subset of set A beams or </w:t>
      </w:r>
      <w:r w:rsidR="00EB07E5">
        <w:rPr>
          <w:lang w:eastAsia="en-US"/>
        </w:rPr>
        <w:t xml:space="preserve">can also be the set B of beams. If the predicted beam quality of </w:t>
      </w:r>
      <w:r w:rsidR="00957EBA">
        <w:rPr>
          <w:lang w:eastAsia="en-US"/>
        </w:rPr>
        <w:t xml:space="preserve">all the measured beams is bad, then the UE may declare a model failure to the network. The model failure may trigger the network to either indicate the UE to fall back to non-AI/ML methods or to switch/activate a new model or to </w:t>
      </w:r>
      <w:r w:rsidR="00682115">
        <w:rPr>
          <w:lang w:eastAsia="en-US"/>
        </w:rPr>
        <w:t xml:space="preserve">update the current model to improve performance. AI/ML model failure indication can ensure that the </w:t>
      </w:r>
      <w:r w:rsidR="00DB3967">
        <w:rPr>
          <w:lang w:eastAsia="en-US"/>
        </w:rPr>
        <w:t>link quality does not deteriorate due to sub-optimal predictions from the AI/ML model.</w:t>
      </w:r>
    </w:p>
    <w:p w14:paraId="28DB3908" w14:textId="460301E4" w:rsidR="00DB3967" w:rsidRPr="00350E65" w:rsidRDefault="00DB3967" w:rsidP="00976653">
      <w:pPr>
        <w:pStyle w:val="ListParagraph"/>
        <w:numPr>
          <w:ilvl w:val="0"/>
          <w:numId w:val="19"/>
        </w:numPr>
        <w:rPr>
          <w:b/>
          <w:bCs/>
          <w:lang w:eastAsia="en-US"/>
        </w:rPr>
      </w:pPr>
      <w:r w:rsidRPr="00350E65">
        <w:rPr>
          <w:b/>
          <w:bCs/>
          <w:lang w:eastAsia="en-US"/>
        </w:rPr>
        <w:t xml:space="preserve">For a UE-side AI/ML model, support indication of AI/ML model failure based on measurement on a set of configured resources and comparison with </w:t>
      </w:r>
      <w:r w:rsidR="006C0EB7" w:rsidRPr="00350E65">
        <w:rPr>
          <w:b/>
          <w:bCs/>
          <w:lang w:eastAsia="en-US"/>
        </w:rPr>
        <w:t>predicted L1 measurements from the AI/ML model. If the RSRP difference is below a threshold, UE can indicate model failure to the network</w:t>
      </w:r>
      <w:r w:rsidR="00350E65" w:rsidRPr="00350E65">
        <w:rPr>
          <w:b/>
          <w:bCs/>
          <w:lang w:eastAsia="en-US"/>
        </w:rPr>
        <w:t xml:space="preserve">. </w:t>
      </w:r>
    </w:p>
    <w:p w14:paraId="0A6983A1" w14:textId="62608ACE" w:rsidR="00843FB9" w:rsidRPr="00843FB9" w:rsidRDefault="00847B32" w:rsidP="00843FB9">
      <w:pPr>
        <w:rPr>
          <w:lang w:eastAsia="en-US"/>
        </w:rPr>
      </w:pPr>
      <w:r>
        <w:rPr>
          <w:lang w:eastAsia="en-US"/>
        </w:rPr>
        <w:t xml:space="preserve"> </w:t>
      </w:r>
    </w:p>
    <w:p w14:paraId="683A7BFB" w14:textId="1BA4061C" w:rsidR="009010E9" w:rsidRDefault="009010E9" w:rsidP="009010E9">
      <w:pPr>
        <w:pStyle w:val="Heading2"/>
      </w:pPr>
      <w:r>
        <w:t>Model Selection/Switching/Activation</w:t>
      </w:r>
    </w:p>
    <w:p w14:paraId="3E12F278" w14:textId="58F2E113"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rsidR="00AF5EA9">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B1032C">
            <w:pPr>
              <w:pStyle w:val="ListParagraph"/>
              <w:numPr>
                <w:ilvl w:val="0"/>
                <w:numId w:val="16"/>
              </w:numPr>
              <w:spacing w:before="0" w:line="240" w:lineRule="auto"/>
              <w:rPr>
                <w:lang w:eastAsia="zh-CN"/>
              </w:rPr>
            </w:pPr>
            <w:r>
              <w:rPr>
                <w:i w:val="0"/>
                <w:iCs w:val="0"/>
                <w:lang w:eastAsia="zh-CN"/>
              </w:rPr>
              <w:t>Decision is taken by network</w:t>
            </w:r>
          </w:p>
          <w:p w14:paraId="4C5CE309" w14:textId="77777777" w:rsidR="00CB617F" w:rsidRPr="0048079B" w:rsidRDefault="00CB617F" w:rsidP="00B1032C">
            <w:pPr>
              <w:pStyle w:val="ListParagraph"/>
              <w:numPr>
                <w:ilvl w:val="1"/>
                <w:numId w:val="16"/>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B1032C">
            <w:pPr>
              <w:pStyle w:val="ListParagraph"/>
              <w:numPr>
                <w:ilvl w:val="1"/>
                <w:numId w:val="16"/>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B1032C">
            <w:pPr>
              <w:pStyle w:val="ListParagraph"/>
              <w:numPr>
                <w:ilvl w:val="0"/>
                <w:numId w:val="16"/>
              </w:numPr>
              <w:spacing w:before="0" w:line="240" w:lineRule="auto"/>
              <w:rPr>
                <w:lang w:eastAsia="zh-CN"/>
              </w:rPr>
            </w:pPr>
            <w:r>
              <w:rPr>
                <w:i w:val="0"/>
                <w:iCs w:val="0"/>
                <w:lang w:eastAsia="zh-CN"/>
              </w:rPr>
              <w:t>Decision is taken by UE</w:t>
            </w:r>
          </w:p>
          <w:p w14:paraId="4FDE134D" w14:textId="77777777" w:rsidR="00CB617F" w:rsidRPr="0066358B" w:rsidRDefault="00CB617F" w:rsidP="00B1032C">
            <w:pPr>
              <w:pStyle w:val="ListParagraph"/>
              <w:numPr>
                <w:ilvl w:val="1"/>
                <w:numId w:val="16"/>
              </w:numPr>
              <w:spacing w:before="0" w:line="240" w:lineRule="auto"/>
              <w:rPr>
                <w:lang w:eastAsia="zh-CN"/>
              </w:rPr>
            </w:pPr>
            <w:r>
              <w:rPr>
                <w:i w:val="0"/>
                <w:iCs w:val="0"/>
                <w:lang w:eastAsia="zh-CN"/>
              </w:rPr>
              <w:t>Event-triggered configured by network</w:t>
            </w:r>
          </w:p>
          <w:p w14:paraId="12E0800D" w14:textId="63E07A45" w:rsidR="00CB617F" w:rsidRDefault="00CB617F" w:rsidP="00B1032C">
            <w:pPr>
              <w:pStyle w:val="ListParagraph"/>
              <w:numPr>
                <w:ilvl w:val="1"/>
                <w:numId w:val="16"/>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lastRenderedPageBreak/>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976653">
      <w:pPr>
        <w:pStyle w:val="ListParagraph"/>
        <w:numPr>
          <w:ilvl w:val="0"/>
          <w:numId w:val="19"/>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B1032C">
            <w:pPr>
              <w:numPr>
                <w:ilvl w:val="0"/>
                <w:numId w:val="17"/>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B1032C">
            <w:pPr>
              <w:numPr>
                <w:ilvl w:val="1"/>
                <w:numId w:val="17"/>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B1032C">
            <w:pPr>
              <w:numPr>
                <w:ilvl w:val="1"/>
                <w:numId w:val="17"/>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976653">
      <w:pPr>
        <w:pStyle w:val="ListParagraph"/>
        <w:numPr>
          <w:ilvl w:val="0"/>
          <w:numId w:val="19"/>
        </w:numPr>
      </w:pPr>
      <w:r w:rsidRPr="00453694">
        <w:rPr>
          <w:b/>
          <w:bCs/>
        </w:rPr>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Default="00552A1A" w:rsidP="00552A1A"/>
    <w:p w14:paraId="4FD8DF80" w14:textId="2E070E38" w:rsidR="000400B0" w:rsidRDefault="000400B0" w:rsidP="000400B0">
      <w:pPr>
        <w:pStyle w:val="Heading2"/>
      </w:pPr>
      <w:r>
        <w:t xml:space="preserve">Consistency between Training and Inference </w:t>
      </w:r>
    </w:p>
    <w:p w14:paraId="62EDC6A3" w14:textId="77777777" w:rsidR="00B1032C" w:rsidRDefault="00B1032C" w:rsidP="00B1032C">
      <w:pPr>
        <w:pStyle w:val="Heading3"/>
      </w:pPr>
      <w:r>
        <w:t>UE-sided Model</w:t>
      </w:r>
    </w:p>
    <w:p w14:paraId="5FD76F2C" w14:textId="3AE87C33" w:rsidR="000400B0" w:rsidRDefault="00546E63" w:rsidP="000400B0">
      <w:pPr>
        <w:rPr>
          <w:lang w:eastAsia="en-US"/>
        </w:rPr>
      </w:pPr>
      <w:r>
        <w:rPr>
          <w:lang w:eastAsia="en-US"/>
        </w:rPr>
        <w:t xml:space="preserve">For a UE-sided AI/ML model, the UE should be </w:t>
      </w:r>
      <w:r w:rsidR="009B3AD8">
        <w:rPr>
          <w:lang w:eastAsia="en-US"/>
        </w:rPr>
        <w:t xml:space="preserve">provided with a consistency indicator which enables the UE to assume that the set of beams which were used for training is consistent with the set of beams used for inference e.g., </w:t>
      </w:r>
      <w:r w:rsidR="00C250A3">
        <w:rPr>
          <w:lang w:eastAsia="en-US"/>
        </w:rPr>
        <w:t xml:space="preserve">at least </w:t>
      </w:r>
      <w:r w:rsidR="009B3AD8">
        <w:rPr>
          <w:lang w:eastAsia="en-US"/>
        </w:rPr>
        <w:t xml:space="preserve">the QCL assumptions of the beams has not changed. </w:t>
      </w:r>
    </w:p>
    <w:p w14:paraId="01633F88" w14:textId="2CA651A2" w:rsidR="00CD0061" w:rsidRDefault="00CD0061" w:rsidP="000400B0">
      <w:pPr>
        <w:rPr>
          <w:lang w:eastAsia="en-US"/>
        </w:rPr>
      </w:pPr>
      <w:r>
        <w:rPr>
          <w:lang w:eastAsia="en-US"/>
        </w:rPr>
        <w:t xml:space="preserve">It is not necessary and would be </w:t>
      </w:r>
      <w:r w:rsidR="007152C4">
        <w:rPr>
          <w:lang w:eastAsia="en-US"/>
        </w:rPr>
        <w:t xml:space="preserve">rather inefficient to indicate associated ID at the resource-level granularity. Instead </w:t>
      </w:r>
      <w:r w:rsidR="006725B1">
        <w:rPr>
          <w:lang w:eastAsia="en-US"/>
        </w:rPr>
        <w:t>Associated</w:t>
      </w:r>
      <w:r w:rsidR="007152C4">
        <w:rPr>
          <w:lang w:eastAsia="en-US"/>
        </w:rPr>
        <w:t xml:space="preserve"> ID </w:t>
      </w:r>
      <w:r w:rsidR="006725B1">
        <w:rPr>
          <w:lang w:eastAsia="en-US"/>
        </w:rPr>
        <w:t xml:space="preserve">may be provided at the level of configuration of </w:t>
      </w:r>
      <w:r w:rsidR="007152C4">
        <w:rPr>
          <w:lang w:eastAsia="en-US"/>
        </w:rPr>
        <w:t>set</w:t>
      </w:r>
      <w:r w:rsidR="006725B1">
        <w:rPr>
          <w:lang w:eastAsia="en-US"/>
        </w:rPr>
        <w:t>s</w:t>
      </w:r>
      <w:r w:rsidR="007152C4">
        <w:rPr>
          <w:lang w:eastAsia="en-US"/>
        </w:rPr>
        <w:t xml:space="preserve"> A/B of beams</w:t>
      </w:r>
      <w:r w:rsidR="00C250A3">
        <w:rPr>
          <w:lang w:eastAsia="en-US"/>
        </w:rPr>
        <w:t xml:space="preserve"> </w:t>
      </w:r>
      <w:r w:rsidR="007152C4">
        <w:rPr>
          <w:lang w:eastAsia="en-US"/>
        </w:rPr>
        <w:t>where the same ID used during training and testing will indicate to the UE that the sets are consistent.</w:t>
      </w:r>
      <w:r w:rsidR="00C250A3">
        <w:rPr>
          <w:lang w:eastAsia="en-US"/>
        </w:rPr>
        <w:t xml:space="preserve"> This can also </w:t>
      </w:r>
      <w:r w:rsidR="00F7627D">
        <w:rPr>
          <w:lang w:eastAsia="en-US"/>
        </w:rPr>
        <w:t xml:space="preserve">naturally </w:t>
      </w:r>
      <w:r w:rsidR="00C250A3">
        <w:rPr>
          <w:lang w:eastAsia="en-US"/>
        </w:rPr>
        <w:t xml:space="preserve">include </w:t>
      </w:r>
      <w:r w:rsidR="00F7627D">
        <w:rPr>
          <w:lang w:eastAsia="en-US"/>
        </w:rPr>
        <w:t xml:space="preserve">consistency in terms of ordering of the beams in sets A and B. If Associated IDs are provisioned at resource-level, then separate indication may be necessary to indicate consistency in terms of </w:t>
      </w:r>
      <w:r w:rsidR="000B0D29">
        <w:rPr>
          <w:lang w:eastAsia="en-US"/>
        </w:rPr>
        <w:t>ordering of the beams in sets A and B.</w:t>
      </w:r>
    </w:p>
    <w:p w14:paraId="1BDC9AB7" w14:textId="77777777" w:rsidR="005F5BC2" w:rsidRDefault="000B0D29" w:rsidP="000400B0">
      <w:pPr>
        <w:rPr>
          <w:lang w:eastAsia="en-US"/>
        </w:rPr>
      </w:pPr>
      <w:r>
        <w:rPr>
          <w:lang w:eastAsia="en-US"/>
        </w:rPr>
        <w:t xml:space="preserve">On the UE interpretation upon receiving the same Associated ID between training and inference phases, </w:t>
      </w:r>
      <w:r w:rsidR="003E5320">
        <w:rPr>
          <w:lang w:eastAsia="en-US"/>
        </w:rPr>
        <w:t xml:space="preserve">it has been suggested that UE may assume the same DL Tx spatial filter is used for the beams in set A and B between training and inference. However, </w:t>
      </w:r>
      <w:r w:rsidR="00CE4639">
        <w:rPr>
          <w:lang w:eastAsia="en-US"/>
        </w:rPr>
        <w:t xml:space="preserve">this would be a rather strong assumption that can be unduly restrictive for gNB implementation. There can be </w:t>
      </w:r>
      <w:r w:rsidR="00F6584C">
        <w:rPr>
          <w:lang w:eastAsia="en-US"/>
        </w:rPr>
        <w:t>differences</w:t>
      </w:r>
      <w:r w:rsidR="00CE4639">
        <w:rPr>
          <w:lang w:eastAsia="en-US"/>
        </w:rPr>
        <w:t xml:space="preserve"> </w:t>
      </w:r>
      <w:r w:rsidR="00F6584C">
        <w:rPr>
          <w:lang w:eastAsia="en-US"/>
        </w:rPr>
        <w:t>in terms of</w:t>
      </w:r>
      <w:r w:rsidR="00CE4639">
        <w:rPr>
          <w:lang w:eastAsia="en-US"/>
        </w:rPr>
        <w:t xml:space="preserve"> the DL Tx spatial filter, including Tx power assumptions, </w:t>
      </w:r>
      <w:r w:rsidR="00F6584C">
        <w:rPr>
          <w:lang w:eastAsia="en-US"/>
        </w:rPr>
        <w:t xml:space="preserve">between training and inference that may still enable consistent use of a trained model for inferencing. </w:t>
      </w:r>
      <w:r w:rsidR="00477655">
        <w:rPr>
          <w:lang w:eastAsia="en-US"/>
        </w:rPr>
        <w:t>With proper model training, such variations can be captured as part of channel propagation effects. Note that if the DL Tx spatial filter is change</w:t>
      </w:r>
      <w:r w:rsidR="00806862">
        <w:rPr>
          <w:lang w:eastAsia="en-US"/>
        </w:rPr>
        <w:t xml:space="preserve">d substantially, </w:t>
      </w:r>
      <w:proofErr w:type="gramStart"/>
      <w:r w:rsidR="00806862">
        <w:rPr>
          <w:lang w:eastAsia="en-US"/>
        </w:rPr>
        <w:t>in all likelihood</w:t>
      </w:r>
      <w:proofErr w:type="gramEnd"/>
      <w:r w:rsidR="00806862">
        <w:rPr>
          <w:lang w:eastAsia="en-US"/>
        </w:rPr>
        <w:t xml:space="preserve">, the QCL-D assumptions would </w:t>
      </w:r>
      <w:r w:rsidR="005F5BC2">
        <w:rPr>
          <w:lang w:eastAsia="en-US"/>
        </w:rPr>
        <w:t>also change</w:t>
      </w:r>
      <w:r w:rsidR="00806862">
        <w:rPr>
          <w:lang w:eastAsia="en-US"/>
        </w:rPr>
        <w:t xml:space="preserve">. </w:t>
      </w:r>
    </w:p>
    <w:p w14:paraId="4B4905A3" w14:textId="57A624BF" w:rsidR="000B0D29" w:rsidRDefault="000A18AA" w:rsidP="000400B0">
      <w:pPr>
        <w:rPr>
          <w:lang w:eastAsia="en-US"/>
        </w:rPr>
      </w:pPr>
      <w:r>
        <w:rPr>
          <w:lang w:eastAsia="en-US"/>
        </w:rPr>
        <w:t xml:space="preserve">The key assumption that needs to be guaranteed to a UE-sided model is that the same Rx beam can be used by the UE for a given DL Tx beam. </w:t>
      </w:r>
      <w:r w:rsidR="00BB7BF6">
        <w:rPr>
          <w:lang w:eastAsia="en-US"/>
        </w:rPr>
        <w:t xml:space="preserve">This is </w:t>
      </w:r>
      <w:r w:rsidR="00B40FDA">
        <w:rPr>
          <w:lang w:eastAsia="en-US"/>
        </w:rPr>
        <w:t xml:space="preserve">succinctly </w:t>
      </w:r>
      <w:r w:rsidR="00BB7BF6">
        <w:rPr>
          <w:lang w:eastAsia="en-US"/>
        </w:rPr>
        <w:t>conveyed via QCL-</w:t>
      </w:r>
      <w:r w:rsidR="005D506C">
        <w:rPr>
          <w:lang w:eastAsia="en-US"/>
        </w:rPr>
        <w:t xml:space="preserve">D information. </w:t>
      </w:r>
      <w:r>
        <w:rPr>
          <w:lang w:eastAsia="en-US"/>
        </w:rPr>
        <w:t xml:space="preserve"> </w:t>
      </w:r>
    </w:p>
    <w:p w14:paraId="743B16FF" w14:textId="78ABBB99" w:rsidR="00C75A9D" w:rsidRPr="006B557D" w:rsidRDefault="00C75A9D" w:rsidP="00976653">
      <w:pPr>
        <w:pStyle w:val="ListParagraph"/>
        <w:numPr>
          <w:ilvl w:val="0"/>
          <w:numId w:val="19"/>
        </w:numPr>
        <w:rPr>
          <w:b/>
          <w:bCs/>
          <w:lang w:eastAsia="en-US"/>
        </w:rPr>
      </w:pPr>
      <w:r w:rsidRPr="006B557D">
        <w:rPr>
          <w:b/>
          <w:bCs/>
          <w:lang w:eastAsia="en-US"/>
        </w:rPr>
        <w:t>For a UE</w:t>
      </w:r>
      <w:r w:rsidR="00083213">
        <w:rPr>
          <w:b/>
          <w:bCs/>
          <w:lang w:eastAsia="en-US"/>
        </w:rPr>
        <w:t>-</w:t>
      </w:r>
      <w:r w:rsidRPr="006B557D">
        <w:rPr>
          <w:b/>
          <w:bCs/>
          <w:lang w:eastAsia="en-US"/>
        </w:rPr>
        <w:t xml:space="preserve">sided AI/ML model, for consistency between training and inference, </w:t>
      </w:r>
      <w:r w:rsidR="001B488A" w:rsidRPr="006B557D">
        <w:rPr>
          <w:b/>
          <w:bCs/>
          <w:lang w:eastAsia="en-US"/>
        </w:rPr>
        <w:t xml:space="preserve">an ID can be assigned to set </w:t>
      </w:r>
      <w:r w:rsidR="00C81AE8">
        <w:rPr>
          <w:b/>
          <w:bCs/>
          <w:lang w:eastAsia="en-US"/>
        </w:rPr>
        <w:t>A/</w:t>
      </w:r>
      <w:r w:rsidR="001B488A" w:rsidRPr="006B557D">
        <w:rPr>
          <w:b/>
          <w:bCs/>
          <w:lang w:eastAsia="en-US"/>
        </w:rPr>
        <w:t>B configuration which can be assumed to indicate that QCL</w:t>
      </w:r>
      <w:r w:rsidR="00B40FDA">
        <w:rPr>
          <w:b/>
          <w:bCs/>
          <w:lang w:eastAsia="en-US"/>
        </w:rPr>
        <w:t xml:space="preserve"> (at least QCL-D)</w:t>
      </w:r>
      <w:r w:rsidR="001B488A" w:rsidRPr="006B557D">
        <w:rPr>
          <w:b/>
          <w:bCs/>
          <w:lang w:eastAsia="en-US"/>
        </w:rPr>
        <w:t xml:space="preserve"> assumptions for </w:t>
      </w:r>
      <w:r w:rsidR="00B40FDA">
        <w:rPr>
          <w:b/>
          <w:bCs/>
          <w:lang w:eastAsia="en-US"/>
        </w:rPr>
        <w:t>the beams</w:t>
      </w:r>
      <w:r w:rsidR="00B40FDA" w:rsidRPr="006B557D">
        <w:rPr>
          <w:b/>
          <w:bCs/>
          <w:lang w:eastAsia="en-US"/>
        </w:rPr>
        <w:t xml:space="preserve"> </w:t>
      </w:r>
      <w:r w:rsidR="001B488A" w:rsidRPr="006B557D">
        <w:rPr>
          <w:b/>
          <w:bCs/>
          <w:lang w:eastAsia="en-US"/>
        </w:rPr>
        <w:t xml:space="preserve">configured in the set </w:t>
      </w:r>
      <w:r w:rsidR="00B40FDA">
        <w:rPr>
          <w:b/>
          <w:bCs/>
          <w:lang w:eastAsia="en-US"/>
        </w:rPr>
        <w:t xml:space="preserve">and their ordering within the set </w:t>
      </w:r>
      <w:r w:rsidR="001B488A" w:rsidRPr="006B557D">
        <w:rPr>
          <w:b/>
          <w:bCs/>
          <w:lang w:eastAsia="en-US"/>
        </w:rPr>
        <w:t xml:space="preserve">are consistent when the same ID </w:t>
      </w:r>
      <w:r w:rsidR="006B557D" w:rsidRPr="006B557D">
        <w:rPr>
          <w:b/>
          <w:bCs/>
          <w:lang w:eastAsia="en-US"/>
        </w:rPr>
        <w:t xml:space="preserve">is used. </w:t>
      </w:r>
    </w:p>
    <w:p w14:paraId="7E072F82" w14:textId="77777777" w:rsidR="000400B0" w:rsidRDefault="000400B0" w:rsidP="00552A1A"/>
    <w:p w14:paraId="7DC8E865" w14:textId="6C1D4AAD" w:rsidR="00C46491" w:rsidRDefault="00C46491" w:rsidP="00552A1A">
      <w:r>
        <w:lastRenderedPageBreak/>
        <w:t xml:space="preserve">Further, the scope of Associated ID should be limited to within a serving cell. Extended application of Associated ID across multiple cells, etc. </w:t>
      </w:r>
      <w:r w:rsidR="000D38BF">
        <w:t>may not be very useful in practice while incurring significant complications in terms of required coordination across multiple cells.</w:t>
      </w:r>
      <w:r w:rsidR="00186B59">
        <w:t xml:space="preserve"> Note that this is also consistent with the decision made in AI 9.1.3.3 </w:t>
      </w:r>
      <w:r w:rsidR="007B16F1">
        <w:t xml:space="preserve">during RAN1 #117 meeting: </w:t>
      </w:r>
    </w:p>
    <w:tbl>
      <w:tblPr>
        <w:tblStyle w:val="TableGrid"/>
        <w:tblW w:w="0" w:type="auto"/>
        <w:tblLook w:val="04A0" w:firstRow="1" w:lastRow="0" w:firstColumn="1" w:lastColumn="0" w:noHBand="0" w:noVBand="1"/>
      </w:tblPr>
      <w:tblGrid>
        <w:gridCol w:w="10160"/>
      </w:tblGrid>
      <w:tr w:rsidR="007B16F1" w14:paraId="6D5412FB" w14:textId="77777777" w:rsidTr="007B16F1">
        <w:tc>
          <w:tcPr>
            <w:tcW w:w="10160" w:type="dxa"/>
          </w:tcPr>
          <w:p w14:paraId="3849DEFF" w14:textId="77777777" w:rsidR="007274A9" w:rsidRPr="00976653" w:rsidRDefault="007274A9" w:rsidP="007274A9">
            <w:pPr>
              <w:rPr>
                <w:rFonts w:eastAsia="DengXian"/>
                <w:b/>
                <w:bCs/>
                <w:iCs/>
                <w:highlight w:val="darkYellow"/>
                <w:lang w:val="en-US" w:eastAsia="zh-CN"/>
              </w:rPr>
            </w:pPr>
            <w:r w:rsidRPr="00976653">
              <w:rPr>
                <w:rFonts w:eastAsia="DengXian" w:hint="eastAsia"/>
                <w:b/>
                <w:bCs/>
                <w:iCs/>
                <w:highlight w:val="darkYellow"/>
                <w:lang w:val="en-US" w:eastAsia="zh-CN"/>
              </w:rPr>
              <w:t>Working Assumption</w:t>
            </w:r>
          </w:p>
          <w:p w14:paraId="04FCB7E7" w14:textId="77777777" w:rsidR="007274A9" w:rsidRPr="00976653" w:rsidRDefault="007274A9" w:rsidP="007274A9">
            <w:pPr>
              <w:rPr>
                <w:i/>
                <w:lang w:val="en-US" w:eastAsia="x-none"/>
              </w:rPr>
            </w:pPr>
            <w:r w:rsidRPr="00976653">
              <w:rPr>
                <w:i/>
                <w:lang w:val="en-US" w:eastAsia="x-none"/>
              </w:rPr>
              <w:t>Regarding the associated ID for Rel-19, the UE assum</w:t>
            </w:r>
            <w:r w:rsidRPr="00976653">
              <w:rPr>
                <w:rFonts w:eastAsia="DengXian" w:hint="eastAsia"/>
                <w:i/>
                <w:lang w:val="en-US" w:eastAsia="zh-CN"/>
              </w:rPr>
              <w:t xml:space="preserve">es that </w:t>
            </w:r>
            <w:r w:rsidRPr="00976653">
              <w:rPr>
                <w:i/>
                <w:lang w:val="en-US" w:eastAsia="x-none"/>
              </w:rPr>
              <w:t>NW-side additional condition</w:t>
            </w:r>
            <w:r w:rsidRPr="00976653">
              <w:rPr>
                <w:rFonts w:eastAsia="DengXian" w:hint="eastAsia"/>
                <w:i/>
                <w:lang w:val="en-US" w:eastAsia="zh-CN"/>
              </w:rPr>
              <w:t>s</w:t>
            </w:r>
            <w:r w:rsidRPr="00976653">
              <w:rPr>
                <w:i/>
                <w:lang w:val="en-US" w:eastAsia="x-none"/>
              </w:rPr>
              <w:t xml:space="preserve"> with the same associated ID </w:t>
            </w:r>
            <w:r w:rsidRPr="00976653">
              <w:rPr>
                <w:rFonts w:eastAsia="DengXian" w:hint="eastAsia"/>
                <w:i/>
                <w:lang w:val="en-US" w:eastAsia="zh-CN"/>
              </w:rPr>
              <w:t>are</w:t>
            </w:r>
            <w:r w:rsidRPr="00976653">
              <w:rPr>
                <w:i/>
                <w:lang w:val="en-US" w:eastAsia="x-none"/>
              </w:rPr>
              <w:t xml:space="preserve"> </w:t>
            </w:r>
            <w:r w:rsidRPr="00976653">
              <w:rPr>
                <w:rFonts w:eastAsia="DengXian" w:hint="eastAsia"/>
                <w:i/>
                <w:lang w:val="en-US" w:eastAsia="zh-CN"/>
              </w:rPr>
              <w:t xml:space="preserve">consistent </w:t>
            </w:r>
            <w:r w:rsidRPr="00976653">
              <w:rPr>
                <w:i/>
                <w:lang w:val="en-US" w:eastAsia="x-none"/>
              </w:rPr>
              <w:t xml:space="preserve">at least within a cell  </w:t>
            </w:r>
          </w:p>
          <w:p w14:paraId="0985CE9D" w14:textId="180C5995" w:rsidR="007B16F1" w:rsidRPr="007274A9" w:rsidRDefault="007274A9" w:rsidP="00976653">
            <w:pPr>
              <w:pStyle w:val="ListParagraph"/>
              <w:numPr>
                <w:ilvl w:val="0"/>
                <w:numId w:val="54"/>
              </w:numPr>
              <w:spacing w:before="60" w:after="120" w:line="300" w:lineRule="auto"/>
              <w:contextualSpacing/>
              <w:rPr>
                <w:iCs w:val="0"/>
              </w:rPr>
            </w:pPr>
            <w:r w:rsidRPr="007274A9">
              <w:rPr>
                <w:iCs w:val="0"/>
              </w:rPr>
              <w:t>FFS: whether/how UE assumption can be applicable for multiple cells (including the feasibility study)</w:t>
            </w:r>
          </w:p>
        </w:tc>
      </w:tr>
    </w:tbl>
    <w:p w14:paraId="3628EA14" w14:textId="77777777" w:rsidR="007B16F1" w:rsidRDefault="007B16F1" w:rsidP="00552A1A"/>
    <w:p w14:paraId="38E37565" w14:textId="34EB3B6D" w:rsidR="00083213" w:rsidRPr="006B557D" w:rsidRDefault="00083213" w:rsidP="00976653">
      <w:pPr>
        <w:pStyle w:val="ListParagraph"/>
        <w:numPr>
          <w:ilvl w:val="0"/>
          <w:numId w:val="19"/>
        </w:numPr>
        <w:rPr>
          <w:b/>
          <w:bCs/>
          <w:lang w:eastAsia="en-US"/>
        </w:rPr>
      </w:pPr>
      <w:r w:rsidRPr="006B557D">
        <w:rPr>
          <w:b/>
          <w:bCs/>
          <w:lang w:eastAsia="en-US"/>
        </w:rPr>
        <w:t>For a UE</w:t>
      </w:r>
      <w:r>
        <w:rPr>
          <w:b/>
          <w:bCs/>
          <w:lang w:eastAsia="en-US"/>
        </w:rPr>
        <w:t>-</w:t>
      </w:r>
      <w:r w:rsidRPr="006B557D">
        <w:rPr>
          <w:b/>
          <w:bCs/>
          <w:lang w:eastAsia="en-US"/>
        </w:rPr>
        <w:t xml:space="preserve">sided AI/ML model, for consistency between training and inference, </w:t>
      </w:r>
      <w:r w:rsidR="00186B59">
        <w:rPr>
          <w:b/>
          <w:bCs/>
          <w:lang w:eastAsia="en-US"/>
        </w:rPr>
        <w:t xml:space="preserve">the scope of an Associated ID is limited to within a </w:t>
      </w:r>
      <w:r w:rsidR="007274A9">
        <w:rPr>
          <w:b/>
          <w:bCs/>
          <w:lang w:eastAsia="en-US"/>
        </w:rPr>
        <w:t>serving cell</w:t>
      </w:r>
      <w:r w:rsidRPr="006B557D">
        <w:rPr>
          <w:b/>
          <w:bCs/>
          <w:lang w:eastAsia="en-US"/>
        </w:rPr>
        <w:t xml:space="preserve">. </w:t>
      </w:r>
    </w:p>
    <w:p w14:paraId="008D3418" w14:textId="400E74D4" w:rsidR="00083213" w:rsidRDefault="00083213" w:rsidP="00552A1A"/>
    <w:p w14:paraId="037DC4C5" w14:textId="1B783AAA" w:rsidR="006B557D" w:rsidRDefault="006B557D" w:rsidP="00552A1A">
      <w:r>
        <w:t>We prefer that the notion of consistency be considered only for AI/ML-specific configurations</w:t>
      </w:r>
      <w:r w:rsidR="005E28BA">
        <w:t>,</w:t>
      </w:r>
      <w:r>
        <w:t xml:space="preserve"> </w:t>
      </w:r>
      <w:r w:rsidR="00D44499">
        <w:t xml:space="preserve">e.g., set A/B configurations </w:t>
      </w:r>
      <w:r>
        <w:t xml:space="preserve">in RAN1 and not </w:t>
      </w:r>
      <w:r w:rsidR="009F34CC">
        <w:t xml:space="preserve">for configurations which have legacy applications as well. </w:t>
      </w:r>
    </w:p>
    <w:p w14:paraId="0066427E" w14:textId="5472CC7D" w:rsidR="00DD40F3" w:rsidRDefault="00C81AE8" w:rsidP="00552A1A">
      <w:r>
        <w:t xml:space="preserve">The following agreement was made in RAN1#116bis for consistency </w:t>
      </w:r>
      <w:r w:rsidR="00413BA7">
        <w:t>of NW-side additional conditions:</w:t>
      </w:r>
    </w:p>
    <w:tbl>
      <w:tblPr>
        <w:tblStyle w:val="TableGrid"/>
        <w:tblW w:w="0" w:type="auto"/>
        <w:tblLook w:val="04A0" w:firstRow="1" w:lastRow="0" w:firstColumn="1" w:lastColumn="0" w:noHBand="0" w:noVBand="1"/>
      </w:tblPr>
      <w:tblGrid>
        <w:gridCol w:w="10160"/>
      </w:tblGrid>
      <w:tr w:rsidR="00413BA7" w14:paraId="511553EE" w14:textId="77777777" w:rsidTr="00413BA7">
        <w:tc>
          <w:tcPr>
            <w:tcW w:w="10160" w:type="dxa"/>
          </w:tcPr>
          <w:p w14:paraId="5DB0F85E" w14:textId="77777777" w:rsidR="00413BA7" w:rsidRPr="00C06BCB" w:rsidRDefault="00413BA7" w:rsidP="00413BA7">
            <w:pPr>
              <w:spacing w:before="240" w:after="0" w:line="240" w:lineRule="auto"/>
              <w:rPr>
                <w:rFonts w:eastAsia="DengXian"/>
                <w:b/>
                <w:bCs/>
                <w:highlight w:val="green"/>
                <w:lang w:eastAsia="zh-CN"/>
              </w:rPr>
            </w:pPr>
            <w:r w:rsidRPr="00C06BCB">
              <w:rPr>
                <w:rFonts w:eastAsia="DengXian"/>
                <w:b/>
                <w:bCs/>
                <w:highlight w:val="green"/>
                <w:lang w:eastAsia="zh-CN"/>
              </w:rPr>
              <w:t>Agreement</w:t>
            </w:r>
          </w:p>
          <w:p w14:paraId="693522F6" w14:textId="77777777" w:rsidR="00413BA7" w:rsidRPr="00413BA7" w:rsidRDefault="00413BA7" w:rsidP="00413BA7">
            <w:pPr>
              <w:spacing w:after="0"/>
              <w:rPr>
                <w:rFonts w:eastAsia="Batang"/>
                <w:lang w:eastAsia="en-US"/>
              </w:rPr>
            </w:pPr>
            <w:r w:rsidRPr="00413BA7">
              <w:t xml:space="preserve">Further study, </w:t>
            </w:r>
            <w:r w:rsidRPr="00413BA7">
              <w:rPr>
                <w:lang w:val="en-US"/>
              </w:rPr>
              <w:t>for</w:t>
            </w:r>
            <w:r w:rsidRPr="00413BA7">
              <w:t xml:space="preserve"> the consistency of NW-side additional condition across training and inference for UE-sided model for BM-Case 1 and BM Case 2, </w:t>
            </w:r>
            <w:r w:rsidRPr="00413BA7">
              <w:rPr>
                <w:rFonts w:eastAsia="DengXian"/>
                <w:lang w:eastAsia="zh-CN"/>
              </w:rPr>
              <w:t>where</w:t>
            </w:r>
            <w:r w:rsidRPr="00413BA7">
              <w:t xml:space="preserve"> the NW-side additional condition </w:t>
            </w:r>
            <w:r w:rsidRPr="00413BA7">
              <w:rPr>
                <w:rFonts w:eastAsia="DengXian"/>
                <w:lang w:eastAsia="zh-CN"/>
              </w:rPr>
              <w:t xml:space="preserve">may at least </w:t>
            </w:r>
            <w:r w:rsidRPr="00413BA7">
              <w:t>impact UE assumption on beams of Set A/Set B:</w:t>
            </w:r>
          </w:p>
          <w:p w14:paraId="368B1807" w14:textId="77777777" w:rsidR="00413BA7" w:rsidRPr="00413BA7" w:rsidRDefault="00413BA7" w:rsidP="00B520C0">
            <w:pPr>
              <w:pStyle w:val="ListParagraph"/>
              <w:numPr>
                <w:ilvl w:val="0"/>
                <w:numId w:val="35"/>
              </w:numPr>
              <w:rPr>
                <w:i w:val="0"/>
                <w:iCs w:val="0"/>
              </w:rPr>
            </w:pPr>
            <w:r w:rsidRPr="00413BA7">
              <w:rPr>
                <w:i w:val="0"/>
                <w:iCs w:val="0"/>
              </w:rPr>
              <w:t>Opt1: Based on associated ID (</w:t>
            </w:r>
            <w:r w:rsidRPr="00413BA7">
              <w:rPr>
                <w:rFonts w:eastAsia="DengXian"/>
                <w:i w:val="0"/>
                <w:iCs w:val="0"/>
                <w:lang w:eastAsia="zh-CN"/>
              </w:rPr>
              <w:t>Referring to</w:t>
            </w:r>
            <w:r w:rsidRPr="00413BA7">
              <w:rPr>
                <w:i w:val="0"/>
                <w:iCs w:val="0"/>
              </w:rPr>
              <w:t xml:space="preserve"> AI 9.1.3.3)</w:t>
            </w:r>
          </w:p>
          <w:p w14:paraId="11258429" w14:textId="77777777" w:rsidR="00413BA7" w:rsidRPr="00413BA7" w:rsidRDefault="00413BA7" w:rsidP="00B520C0">
            <w:pPr>
              <w:pStyle w:val="ListParagraph"/>
              <w:numPr>
                <w:ilvl w:val="1"/>
                <w:numId w:val="36"/>
              </w:numPr>
              <w:spacing w:before="0" w:line="240" w:lineRule="auto"/>
              <w:rPr>
                <w:i w:val="0"/>
                <w:iCs w:val="0"/>
              </w:rPr>
            </w:pPr>
            <w:r w:rsidRPr="00413BA7">
              <w:rPr>
                <w:i w:val="0"/>
                <w:iCs w:val="0"/>
              </w:rPr>
              <w:t>FFS on what can be assumed by UE with the same associated ID across training and inference</w:t>
            </w:r>
          </w:p>
          <w:p w14:paraId="674BD489" w14:textId="77777777" w:rsidR="00413BA7" w:rsidRPr="00413BA7" w:rsidRDefault="00413BA7" w:rsidP="00B520C0">
            <w:pPr>
              <w:pStyle w:val="ListParagraph"/>
              <w:numPr>
                <w:ilvl w:val="1"/>
                <w:numId w:val="36"/>
              </w:numPr>
              <w:spacing w:before="0" w:line="240" w:lineRule="auto"/>
              <w:rPr>
                <w:i w:val="0"/>
                <w:iCs w:val="0"/>
              </w:rPr>
            </w:pPr>
            <w:r w:rsidRPr="00413BA7">
              <w:rPr>
                <w:i w:val="0"/>
                <w:iCs w:val="0"/>
              </w:rPr>
              <w:t>FFS on how associated ID is introduced, e.g., within CSI framework, or outside of CSI framework</w:t>
            </w:r>
          </w:p>
          <w:p w14:paraId="63257C16" w14:textId="77777777" w:rsidR="00413BA7" w:rsidRPr="00413BA7" w:rsidRDefault="00413BA7" w:rsidP="00B520C0">
            <w:pPr>
              <w:pStyle w:val="ListParagraph"/>
              <w:numPr>
                <w:ilvl w:val="0"/>
                <w:numId w:val="36"/>
              </w:numPr>
              <w:spacing w:before="0" w:line="240" w:lineRule="auto"/>
              <w:rPr>
                <w:i w:val="0"/>
                <w:iCs w:val="0"/>
              </w:rPr>
            </w:pPr>
            <w:proofErr w:type="spellStart"/>
            <w:r w:rsidRPr="00413BA7">
              <w:rPr>
                <w:i w:val="0"/>
                <w:iCs w:val="0"/>
              </w:rPr>
              <w:t>Opt</w:t>
            </w:r>
            <w:proofErr w:type="spellEnd"/>
            <w:r w:rsidRPr="00413BA7">
              <w:rPr>
                <w:i w:val="0"/>
                <w:iCs w:val="0"/>
              </w:rPr>
              <w:t xml:space="preserve"> 2: Performance monitoring based</w:t>
            </w:r>
          </w:p>
          <w:p w14:paraId="30163C8C" w14:textId="77777777" w:rsidR="00413BA7" w:rsidRPr="00413BA7" w:rsidRDefault="00413BA7" w:rsidP="00B520C0">
            <w:pPr>
              <w:pStyle w:val="ListParagraph"/>
              <w:numPr>
                <w:ilvl w:val="1"/>
                <w:numId w:val="36"/>
              </w:numPr>
              <w:spacing w:before="0" w:line="240" w:lineRule="auto"/>
              <w:rPr>
                <w:i w:val="0"/>
                <w:iCs w:val="0"/>
              </w:rPr>
            </w:pPr>
            <w:r w:rsidRPr="00413BA7">
              <w:rPr>
                <w:rFonts w:eastAsia="DengXian"/>
                <w:i w:val="0"/>
                <w:iCs w:val="0"/>
                <w:lang w:eastAsia="zh-CN"/>
              </w:rPr>
              <w:t>FFS details</w:t>
            </w:r>
            <w:r w:rsidRPr="00413BA7">
              <w:rPr>
                <w:i w:val="0"/>
                <w:iCs w:val="0"/>
              </w:rPr>
              <w:t xml:space="preserve">  </w:t>
            </w:r>
          </w:p>
          <w:p w14:paraId="601D978E" w14:textId="77777777" w:rsidR="00413BA7" w:rsidRPr="00413BA7" w:rsidRDefault="00413BA7" w:rsidP="00B520C0">
            <w:pPr>
              <w:pStyle w:val="ListParagraph"/>
              <w:numPr>
                <w:ilvl w:val="0"/>
                <w:numId w:val="36"/>
              </w:numPr>
              <w:spacing w:before="0" w:line="240" w:lineRule="auto"/>
              <w:rPr>
                <w:i w:val="0"/>
                <w:iCs w:val="0"/>
              </w:rPr>
            </w:pPr>
            <w:r w:rsidRPr="00413BA7">
              <w:rPr>
                <w:i w:val="0"/>
                <w:iCs w:val="0"/>
              </w:rPr>
              <w:t xml:space="preserve">Other options are not precluded. </w:t>
            </w:r>
          </w:p>
          <w:p w14:paraId="1D86A284" w14:textId="77777777" w:rsidR="00413BA7" w:rsidRDefault="00413BA7" w:rsidP="00413BA7">
            <w:pPr>
              <w:spacing w:before="0" w:after="0" w:line="240" w:lineRule="auto"/>
            </w:pPr>
          </w:p>
        </w:tc>
      </w:tr>
    </w:tbl>
    <w:p w14:paraId="35C10898" w14:textId="3471582A" w:rsidR="00413BA7" w:rsidRDefault="00413BA7" w:rsidP="00E25B05">
      <w:pPr>
        <w:spacing w:before="240"/>
      </w:pPr>
      <w:r>
        <w:t xml:space="preserve">Among the options, listed, Opt-1 may be </w:t>
      </w:r>
      <w:r w:rsidR="00362C1B">
        <w:t xml:space="preserve">the more feasible way forward. The associated ID can be assumed to be a unique identifier in set A/B configuration which can ensure that the network-side additional conditions are consistent. </w:t>
      </w:r>
      <w:r w:rsidR="00CF753B">
        <w:t xml:space="preserve">For Option-2, it may not be a very practical approach to perform model monitoring and then essentially a trial-and-error based methodology to identify if the network side additional conditions are consistent. In some cases, depending on exact conditions, it may not be worth spending the monitoring overhead to try and figure out consistency. The ID based approach seems to be a much simpler and potentially more effective option which can lessen the burden on the UE-side. </w:t>
      </w:r>
    </w:p>
    <w:p w14:paraId="7AF87ECD" w14:textId="6F48CC99" w:rsidR="00CF753B" w:rsidRPr="006B557D" w:rsidRDefault="00CF753B" w:rsidP="00976653">
      <w:pPr>
        <w:pStyle w:val="ListParagraph"/>
        <w:numPr>
          <w:ilvl w:val="0"/>
          <w:numId w:val="19"/>
        </w:numPr>
        <w:rPr>
          <w:b/>
          <w:bCs/>
          <w:lang w:eastAsia="en-US"/>
        </w:rPr>
      </w:pPr>
      <w:r w:rsidRPr="006B557D">
        <w:rPr>
          <w:b/>
          <w:bCs/>
          <w:lang w:eastAsia="en-US"/>
        </w:rPr>
        <w:t xml:space="preserve">For a </w:t>
      </w:r>
      <w:r w:rsidR="005F5BC2" w:rsidRPr="006B557D">
        <w:rPr>
          <w:b/>
          <w:bCs/>
          <w:lang w:eastAsia="en-US"/>
        </w:rPr>
        <w:t>UE</w:t>
      </w:r>
      <w:r w:rsidR="005F5BC2">
        <w:rPr>
          <w:b/>
          <w:bCs/>
          <w:lang w:eastAsia="en-US"/>
        </w:rPr>
        <w:t>-</w:t>
      </w:r>
      <w:r w:rsidRPr="006B557D">
        <w:rPr>
          <w:b/>
          <w:bCs/>
          <w:lang w:eastAsia="en-US"/>
        </w:rPr>
        <w:t xml:space="preserve">sided AI/ML model, for consistency between training and inference, </w:t>
      </w:r>
      <w:r w:rsidR="00E25B05">
        <w:rPr>
          <w:b/>
          <w:bCs/>
          <w:lang w:eastAsia="en-US"/>
        </w:rPr>
        <w:t xml:space="preserve">performance </w:t>
      </w:r>
      <w:r>
        <w:rPr>
          <w:b/>
          <w:bCs/>
          <w:lang w:eastAsia="en-US"/>
        </w:rPr>
        <w:t>monitoring</w:t>
      </w:r>
      <w:r w:rsidR="005C0B11">
        <w:rPr>
          <w:b/>
          <w:bCs/>
          <w:lang w:eastAsia="en-US"/>
        </w:rPr>
        <w:t>-</w:t>
      </w:r>
      <w:r>
        <w:rPr>
          <w:b/>
          <w:bCs/>
          <w:lang w:eastAsia="en-US"/>
        </w:rPr>
        <w:t xml:space="preserve">based approaches should be deprioritized. </w:t>
      </w:r>
      <w:r w:rsidRPr="006B557D">
        <w:rPr>
          <w:b/>
          <w:bCs/>
          <w:lang w:eastAsia="en-US"/>
        </w:rPr>
        <w:t xml:space="preserve"> </w:t>
      </w:r>
    </w:p>
    <w:p w14:paraId="1F01F0B8" w14:textId="77777777" w:rsidR="00413BA7" w:rsidRPr="00552A1A" w:rsidRDefault="00413BA7" w:rsidP="00552A1A"/>
    <w:bookmarkEnd w:id="0"/>
    <w:p w14:paraId="79F4FCB6" w14:textId="0C49B9FE" w:rsidR="00C24399" w:rsidRPr="009C2192" w:rsidRDefault="00217F1F">
      <w:pPr>
        <w:pStyle w:val="Heading1"/>
        <w:pBdr>
          <w:top w:val="single" w:sz="12" w:space="4" w:color="auto"/>
        </w:pBdr>
        <w:ind w:left="0" w:firstLine="0"/>
        <w:rPr>
          <w:lang w:val="en-US"/>
        </w:rPr>
      </w:pPr>
      <w:r w:rsidRPr="009C2192">
        <w:rPr>
          <w:rFonts w:cs="Arial"/>
          <w:sz w:val="32"/>
          <w:szCs w:val="18"/>
          <w:lang w:val="en-US"/>
        </w:rPr>
        <w:t>Conclusion</w:t>
      </w:r>
    </w:p>
    <w:p w14:paraId="5A1F7D03" w14:textId="00C91DCF" w:rsidR="00AF5EA9" w:rsidRDefault="00217F1F" w:rsidP="00AF5EA9">
      <w:pPr>
        <w:rPr>
          <w:b/>
          <w:bC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54CF7C3D"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 xml:space="preserve">For a network-side AI/ML model, for BM-Case 1/2, implicit configuration of set B and/or set A (if required) for AI/ML model input can be used </w:t>
      </w:r>
      <w:r w:rsidRPr="00D075E2">
        <w:rPr>
          <w:i/>
          <w:iCs/>
        </w:rPr>
        <w:t>based</w:t>
      </w:r>
      <w:r w:rsidRPr="00D075E2">
        <w:rPr>
          <w:rFonts w:eastAsia="Calibri"/>
          <w:b/>
          <w:bCs/>
          <w:i/>
          <w:iCs/>
        </w:rPr>
        <w:t xml:space="preserve"> on existing CSI-</w:t>
      </w:r>
      <w:proofErr w:type="spellStart"/>
      <w:r w:rsidRPr="00D075E2">
        <w:rPr>
          <w:rFonts w:eastAsia="Calibri"/>
          <w:b/>
          <w:bCs/>
          <w:i/>
          <w:iCs/>
        </w:rPr>
        <w:t>ResourceConfig</w:t>
      </w:r>
      <w:proofErr w:type="spellEnd"/>
      <w:r w:rsidRPr="00D075E2">
        <w:rPr>
          <w:rFonts w:eastAsia="Calibri"/>
          <w:b/>
          <w:bCs/>
          <w:i/>
          <w:iCs/>
        </w:rPr>
        <w:t xml:space="preserve"> and CSI-</w:t>
      </w:r>
      <w:proofErr w:type="spellStart"/>
      <w:r w:rsidRPr="00D075E2">
        <w:rPr>
          <w:rFonts w:eastAsia="Calibri"/>
          <w:b/>
          <w:bCs/>
          <w:i/>
          <w:iCs/>
        </w:rPr>
        <w:t>ReportConfig</w:t>
      </w:r>
      <w:proofErr w:type="spellEnd"/>
      <w:r w:rsidRPr="00D075E2">
        <w:rPr>
          <w:rFonts w:eastAsia="Calibri"/>
          <w:b/>
          <w:bCs/>
          <w:i/>
          <w:iCs/>
        </w:rPr>
        <w:t xml:space="preserve"> frameworks.</w:t>
      </w:r>
    </w:p>
    <w:p w14:paraId="36DE23B3" w14:textId="77777777" w:rsidR="00231313" w:rsidRDefault="00231313" w:rsidP="00231313"/>
    <w:p w14:paraId="030C6751"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It is not necessary to configure multiple resource sets associated to one L1 beam report for a network-sided model.</w:t>
      </w:r>
    </w:p>
    <w:p w14:paraId="0DE44760" w14:textId="77777777" w:rsidR="00231313" w:rsidRDefault="00231313" w:rsidP="00231313"/>
    <w:p w14:paraId="0992E328"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For a UE-side AI/ML model, for BM-Case 1/2, explicit configuration of set A and set B should be supported and the configuration may be based on UE capability and any UE-side conditions related to supported model and input/output types.</w:t>
      </w:r>
    </w:p>
    <w:p w14:paraId="63211F44" w14:textId="77777777" w:rsidR="00231313" w:rsidRDefault="00231313" w:rsidP="00231313"/>
    <w:p w14:paraId="08B95437" w14:textId="77777777" w:rsidR="00231313" w:rsidRPr="00D075E2" w:rsidRDefault="00231313" w:rsidP="00976653">
      <w:pPr>
        <w:numPr>
          <w:ilvl w:val="0"/>
          <w:numId w:val="57"/>
        </w:numPr>
        <w:spacing w:after="0"/>
        <w:rPr>
          <w:rFonts w:eastAsia="Calibri"/>
          <w:b/>
          <w:bCs/>
          <w:i/>
          <w:iCs/>
        </w:rPr>
      </w:pPr>
      <w:r w:rsidRPr="00D075E2">
        <w:rPr>
          <w:rFonts w:eastAsia="Calibri"/>
          <w:b/>
          <w:bCs/>
          <w:i/>
          <w:iCs/>
        </w:rPr>
        <w:t>For a UE-side AI/ML model, for BM-Case 1/2, support Alt 4: One CSI-</w:t>
      </w:r>
      <w:proofErr w:type="spellStart"/>
      <w:r w:rsidRPr="00D075E2">
        <w:rPr>
          <w:rFonts w:eastAsia="Calibri"/>
          <w:b/>
          <w:bCs/>
          <w:i/>
          <w:iCs/>
        </w:rPr>
        <w:t>ResourceConfigId</w:t>
      </w:r>
      <w:proofErr w:type="spellEnd"/>
      <w:r w:rsidRPr="00D075E2">
        <w:rPr>
          <w:rFonts w:eastAsia="Calibri"/>
          <w:b/>
          <w:bCs/>
          <w:i/>
          <w:iCs/>
        </w:rPr>
        <w:t xml:space="preserve"> is configured for Set B, Set A is configured using separate resource set(s) other than that represented by CSI-</w:t>
      </w:r>
      <w:proofErr w:type="spellStart"/>
      <w:r w:rsidRPr="00D075E2">
        <w:rPr>
          <w:rFonts w:eastAsia="Calibri"/>
          <w:b/>
          <w:bCs/>
          <w:i/>
          <w:iCs/>
        </w:rPr>
        <w:t>ResourceConfigId</w:t>
      </w:r>
      <w:proofErr w:type="spellEnd"/>
      <w:r w:rsidRPr="00D075E2">
        <w:rPr>
          <w:rFonts w:eastAsia="Calibri"/>
          <w:b/>
          <w:bCs/>
          <w:i/>
          <w:iCs/>
        </w:rPr>
        <w:t>.</w:t>
      </w:r>
    </w:p>
    <w:p w14:paraId="48E073A8" w14:textId="77777777" w:rsidR="00231313" w:rsidRPr="00D075E2" w:rsidRDefault="00231313" w:rsidP="00231313">
      <w:pPr>
        <w:numPr>
          <w:ilvl w:val="0"/>
          <w:numId w:val="40"/>
        </w:numPr>
        <w:spacing w:after="0"/>
        <w:rPr>
          <w:rFonts w:eastAsia="Calibri"/>
          <w:b/>
          <w:bCs/>
          <w:i/>
          <w:iCs/>
        </w:rPr>
      </w:pPr>
      <w:r w:rsidRPr="00D075E2">
        <w:rPr>
          <w:rFonts w:eastAsia="Calibri"/>
          <w:b/>
          <w:bCs/>
          <w:i/>
          <w:iCs/>
        </w:rPr>
        <w:t>Set A is configured using a new IE which lists the resources which form the QCL sources for DL Tx beams which are mapped to the output of the UE-side model, e.g.,</w:t>
      </w:r>
    </w:p>
    <w:p w14:paraId="65C1DE47" w14:textId="77777777" w:rsidR="00231313" w:rsidRPr="00D075E2" w:rsidRDefault="00231313" w:rsidP="00231313">
      <w:pPr>
        <w:numPr>
          <w:ilvl w:val="1"/>
          <w:numId w:val="40"/>
        </w:numPr>
        <w:spacing w:after="0"/>
        <w:rPr>
          <w:rFonts w:eastAsia="Calibri"/>
          <w:b/>
          <w:bCs/>
          <w:i/>
          <w:iCs/>
        </w:rPr>
      </w:pPr>
      <w:r w:rsidRPr="00D075E2">
        <w:rPr>
          <w:rFonts w:eastAsia="Calibri"/>
          <w:b/>
          <w:bCs/>
          <w:i/>
          <w:iCs/>
        </w:rPr>
        <w:t xml:space="preserve">Alt. A: Set A is defined as a TCI-State list where each TCI state corresponds to a DL Tx beam and the </w:t>
      </w:r>
      <w:proofErr w:type="spellStart"/>
      <w:r w:rsidRPr="00D075E2">
        <w:rPr>
          <w:rFonts w:eastAsia="Calibri"/>
          <w:b/>
          <w:bCs/>
          <w:i/>
          <w:iCs/>
        </w:rPr>
        <w:t>qcl</w:t>
      </w:r>
      <w:proofErr w:type="spellEnd"/>
      <w:r w:rsidRPr="00D075E2">
        <w:rPr>
          <w:rFonts w:eastAsia="Calibri"/>
          <w:b/>
          <w:bCs/>
          <w:i/>
          <w:iCs/>
        </w:rPr>
        <w:t>-info in the TCI state contains a source RS which provides the QCL source (Type D). This source RS can be an NZP-CSI-RS-</w:t>
      </w:r>
      <w:proofErr w:type="spellStart"/>
      <w:r w:rsidRPr="00D075E2">
        <w:rPr>
          <w:rFonts w:eastAsia="Calibri"/>
          <w:b/>
          <w:bCs/>
          <w:i/>
          <w:iCs/>
        </w:rPr>
        <w:t>ResourceId</w:t>
      </w:r>
      <w:proofErr w:type="spellEnd"/>
      <w:r w:rsidRPr="00D075E2">
        <w:rPr>
          <w:rFonts w:eastAsia="Calibri"/>
          <w:b/>
          <w:bCs/>
          <w:i/>
          <w:iCs/>
        </w:rPr>
        <w:t xml:space="preserve"> or SSB-Index.</w:t>
      </w:r>
    </w:p>
    <w:p w14:paraId="5979395C" w14:textId="77777777" w:rsidR="00231313" w:rsidRPr="00D075E2" w:rsidRDefault="00231313" w:rsidP="00231313">
      <w:pPr>
        <w:numPr>
          <w:ilvl w:val="1"/>
          <w:numId w:val="40"/>
        </w:numPr>
        <w:spacing w:after="0"/>
        <w:rPr>
          <w:rFonts w:eastAsia="Calibri"/>
          <w:b/>
          <w:bCs/>
          <w:i/>
          <w:iCs/>
        </w:rPr>
      </w:pPr>
      <w:r w:rsidRPr="00D075E2">
        <w:rPr>
          <w:rFonts w:eastAsia="Calibri"/>
          <w:b/>
          <w:bCs/>
          <w:i/>
          <w:iCs/>
        </w:rPr>
        <w:t>Alt. B: Set A is defined as a set of NZP-CSI-RS-</w:t>
      </w:r>
      <w:proofErr w:type="spellStart"/>
      <w:r w:rsidRPr="00D075E2">
        <w:rPr>
          <w:rFonts w:eastAsia="Calibri"/>
          <w:b/>
          <w:bCs/>
          <w:i/>
          <w:iCs/>
        </w:rPr>
        <w:t>ResourceId</w:t>
      </w:r>
      <w:proofErr w:type="spellEnd"/>
      <w:r w:rsidRPr="00D075E2">
        <w:rPr>
          <w:rFonts w:eastAsia="Calibri"/>
          <w:b/>
          <w:bCs/>
          <w:i/>
          <w:iCs/>
        </w:rPr>
        <w:t xml:space="preserve"> or SSB-Index and the UE can derive the TCI states based on the TCI state list configuration where the resources in set A can be QCL sources.</w:t>
      </w:r>
    </w:p>
    <w:p w14:paraId="1A9A6A06" w14:textId="77777777" w:rsidR="00231313" w:rsidRPr="00D075E2" w:rsidRDefault="00231313" w:rsidP="00231313">
      <w:pPr>
        <w:numPr>
          <w:ilvl w:val="0"/>
          <w:numId w:val="40"/>
        </w:numPr>
        <w:spacing w:after="0"/>
        <w:rPr>
          <w:rFonts w:eastAsia="Calibri"/>
          <w:b/>
          <w:bCs/>
          <w:i/>
          <w:iCs/>
        </w:rPr>
      </w:pPr>
      <w:r w:rsidRPr="00D075E2">
        <w:rPr>
          <w:rFonts w:eastAsia="Calibri"/>
          <w:b/>
          <w:bCs/>
          <w:i/>
          <w:iCs/>
        </w:rPr>
        <w:t xml:space="preserve">Set B may be configured via an association to set A or independently. </w:t>
      </w:r>
    </w:p>
    <w:p w14:paraId="30E2155D" w14:textId="77777777" w:rsidR="00231313" w:rsidRDefault="00231313" w:rsidP="00231313"/>
    <w:p w14:paraId="6C5A5890"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 xml:space="preserve">For a UE-side AI/ML model, for BM-Case 2, UE may be configured with an observation window by the network. The prediction window configuration may be based on UE capability on the length of the window that the UE-side model can support. </w:t>
      </w:r>
    </w:p>
    <w:p w14:paraId="61048CF6" w14:textId="77777777" w:rsidR="00231313" w:rsidRDefault="00231313" w:rsidP="00231313"/>
    <w:p w14:paraId="06A0B4EE"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RAN1 should further discuss if one-shot L1 measurements are used for </w:t>
      </w:r>
      <w:proofErr w:type="gramStart"/>
      <w:r w:rsidRPr="00D075E2">
        <w:rPr>
          <w:rFonts w:eastAsia="Calibri"/>
          <w:b/>
          <w:bCs/>
          <w:i/>
          <w:iCs/>
        </w:rPr>
        <w:t>set</w:t>
      </w:r>
      <w:proofErr w:type="gramEnd"/>
      <w:r w:rsidRPr="00D075E2">
        <w:rPr>
          <w:rFonts w:eastAsia="Calibri"/>
          <w:b/>
          <w:bCs/>
          <w:i/>
          <w:iCs/>
        </w:rPr>
        <w:t xml:space="preserve"> B beams or if averaging of L1 measurements over time is needed. </w:t>
      </w:r>
    </w:p>
    <w:p w14:paraId="5E49AFBA" w14:textId="77777777" w:rsidR="00231313" w:rsidRDefault="00231313" w:rsidP="00231313"/>
    <w:p w14:paraId="4BE76549"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network-side AI/ML model, for BM-Case 1/2, for inference, the network may configure the size of the L1 report based on the measurements from set B. The configuration can be explicit or implicit based on measurement resources configured to the UE. </w:t>
      </w:r>
    </w:p>
    <w:p w14:paraId="07257EE2" w14:textId="77777777" w:rsidR="00231313" w:rsidRDefault="00231313" w:rsidP="00231313"/>
    <w:p w14:paraId="44816404" w14:textId="77777777" w:rsidR="00231313" w:rsidRPr="00D075E2" w:rsidRDefault="00231313" w:rsidP="00976653">
      <w:pPr>
        <w:numPr>
          <w:ilvl w:val="0"/>
          <w:numId w:val="57"/>
        </w:numPr>
        <w:spacing w:after="0"/>
        <w:rPr>
          <w:rFonts w:eastAsia="Calibri"/>
          <w:b/>
          <w:bCs/>
          <w:i/>
          <w:iCs/>
        </w:rPr>
      </w:pPr>
      <w:r w:rsidRPr="00D075E2">
        <w:rPr>
          <w:rFonts w:eastAsia="Calibri"/>
          <w:b/>
          <w:bCs/>
          <w:i/>
          <w:iCs/>
        </w:rPr>
        <w:t>The number of beams to be reported in a single reporting instance may depend on the type of data being collected i.e., it may be configured to be different for training, inference and model monitoring.</w:t>
      </w:r>
    </w:p>
    <w:p w14:paraId="32E6C4F8" w14:textId="77777777" w:rsidR="00231313" w:rsidRDefault="00231313" w:rsidP="00231313"/>
    <w:p w14:paraId="5A1F3DED" w14:textId="77777777" w:rsidR="00231313" w:rsidRPr="00D075E2" w:rsidRDefault="00231313" w:rsidP="00976653">
      <w:pPr>
        <w:numPr>
          <w:ilvl w:val="0"/>
          <w:numId w:val="57"/>
        </w:numPr>
        <w:spacing w:after="0"/>
        <w:rPr>
          <w:rFonts w:eastAsia="Calibri"/>
          <w:i/>
          <w:iCs/>
        </w:rPr>
      </w:pPr>
      <w:r w:rsidRPr="00D075E2">
        <w:rPr>
          <w:rFonts w:eastAsia="Calibri"/>
          <w:b/>
          <w:bCs/>
          <w:i/>
          <w:iCs/>
        </w:rPr>
        <w:t xml:space="preserve">The container for UE beam reporting should be dependent on the type of collected data i.e., inference/model monitoring data collection should use L1 based reporting, while data collection for training should use RRC or MAC-CE based reporting. </w:t>
      </w:r>
    </w:p>
    <w:p w14:paraId="7B979326" w14:textId="77777777" w:rsidR="00231313" w:rsidRDefault="00231313" w:rsidP="00231313"/>
    <w:p w14:paraId="00F501C9"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data collection for a network-side model, further discuss the benefits of the UE reporting assistance information e.g., Rx beam assumption for L1 measurement for the beams configured for measurement and reporting. </w:t>
      </w:r>
    </w:p>
    <w:p w14:paraId="52521B90" w14:textId="77777777" w:rsidR="00231313" w:rsidRDefault="00231313" w:rsidP="00231313"/>
    <w:p w14:paraId="32F84F36"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RAN1 should further discuss if and how consistency regarding UE Rx beam assumption can be maintained for measurements for training data collection and for measurement of set B for inference.</w:t>
      </w:r>
    </w:p>
    <w:p w14:paraId="7B039F22" w14:textId="77777777" w:rsidR="00231313" w:rsidRDefault="00231313" w:rsidP="00231313"/>
    <w:p w14:paraId="54FCD75B"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content for data collection for training for NW-sided model, for BM-Case 1 per instance, support Opt. 1: L1-RSRPs from RS resources from one </w:t>
      </w:r>
      <w:r w:rsidRPr="00D075E2">
        <w:rPr>
          <w:rFonts w:eastAsia="Calibri"/>
          <w:b/>
          <w:bCs/>
          <w:i/>
          <w:iCs/>
          <w:strike/>
          <w:color w:val="FF0000"/>
        </w:rPr>
        <w:t>or two</w:t>
      </w:r>
      <w:r w:rsidRPr="00D075E2">
        <w:rPr>
          <w:rFonts w:eastAsia="Calibri"/>
          <w:b/>
          <w:bCs/>
          <w:i/>
          <w:iCs/>
        </w:rPr>
        <w:t xml:space="preserve"> set</w:t>
      </w:r>
      <w:r w:rsidRPr="00D075E2">
        <w:rPr>
          <w:rFonts w:eastAsia="Calibri"/>
          <w:b/>
          <w:bCs/>
          <w:i/>
          <w:iCs/>
          <w:strike/>
          <w:color w:val="FF0000"/>
        </w:rPr>
        <w:t>s</w:t>
      </w:r>
      <w:r w:rsidRPr="00D075E2">
        <w:rPr>
          <w:rFonts w:eastAsia="Calibri"/>
          <w:b/>
          <w:bCs/>
          <w:i/>
          <w:iCs/>
        </w:rPr>
        <w:t xml:space="preserve"> of beams configured to UE.</w:t>
      </w:r>
    </w:p>
    <w:p w14:paraId="02DEAF94" w14:textId="77777777" w:rsidR="00231313" w:rsidRPr="00D075E2" w:rsidRDefault="00231313" w:rsidP="00231313">
      <w:pPr>
        <w:numPr>
          <w:ilvl w:val="0"/>
          <w:numId w:val="42"/>
        </w:numPr>
        <w:spacing w:after="0"/>
        <w:rPr>
          <w:rFonts w:eastAsia="Calibri"/>
          <w:b/>
          <w:bCs/>
          <w:i/>
          <w:iCs/>
        </w:rPr>
      </w:pPr>
      <w:r w:rsidRPr="00D075E2">
        <w:rPr>
          <w:rFonts w:eastAsia="Calibri"/>
          <w:b/>
          <w:bCs/>
          <w:i/>
          <w:iCs/>
        </w:rPr>
        <w:lastRenderedPageBreak/>
        <w:t xml:space="preserve">The beam information for Top K beams (corresponding to set A of beams, but transparent to the UE) can be determined implicitly from the reported L1-RSRP values for set of beams measured. </w:t>
      </w:r>
    </w:p>
    <w:p w14:paraId="34027B5C" w14:textId="77777777" w:rsidR="00231313" w:rsidRPr="00D075E2" w:rsidRDefault="00231313" w:rsidP="00231313">
      <w:pPr>
        <w:numPr>
          <w:ilvl w:val="0"/>
          <w:numId w:val="42"/>
        </w:numPr>
        <w:spacing w:after="0"/>
        <w:rPr>
          <w:rFonts w:eastAsia="Calibri"/>
          <w:b/>
          <w:bCs/>
          <w:i/>
          <w:iCs/>
        </w:rPr>
      </w:pPr>
      <w:r w:rsidRPr="00D075E2">
        <w:rPr>
          <w:rFonts w:eastAsia="Calibri"/>
          <w:b/>
          <w:bCs/>
          <w:i/>
          <w:iCs/>
        </w:rPr>
        <w:t xml:space="preserve">The set of beams configured to the UE can be the union of sets A and B of beams (transparent to the UE).  </w:t>
      </w:r>
    </w:p>
    <w:p w14:paraId="5E4353E9" w14:textId="77777777" w:rsidR="00231313" w:rsidRDefault="00231313" w:rsidP="00231313"/>
    <w:p w14:paraId="57F6FA2B"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content for data collection for training for NW-sided model, for BM-Case 2, support Opt. 1: One or multiple sets of L1-RSRPs for </w:t>
      </w:r>
      <w:proofErr w:type="gramStart"/>
      <w:r w:rsidRPr="00D075E2">
        <w:rPr>
          <w:rFonts w:eastAsia="Calibri"/>
          <w:b/>
          <w:bCs/>
          <w:i/>
          <w:iCs/>
        </w:rPr>
        <w:t>one or multiple time</w:t>
      </w:r>
      <w:proofErr w:type="gramEnd"/>
      <w:r w:rsidRPr="00D075E2">
        <w:rPr>
          <w:rFonts w:eastAsia="Calibri"/>
          <w:b/>
          <w:bCs/>
          <w:i/>
          <w:iCs/>
        </w:rPr>
        <w:t xml:space="preserve"> instances, respectively, from RS resources from one </w:t>
      </w:r>
      <w:r w:rsidRPr="00D075E2">
        <w:rPr>
          <w:rFonts w:eastAsia="Calibri"/>
          <w:b/>
          <w:bCs/>
          <w:i/>
          <w:iCs/>
          <w:strike/>
          <w:color w:val="FF0000"/>
        </w:rPr>
        <w:t>or two</w:t>
      </w:r>
      <w:r w:rsidRPr="00D075E2">
        <w:rPr>
          <w:rFonts w:eastAsia="Calibri"/>
          <w:b/>
          <w:bCs/>
          <w:i/>
          <w:iCs/>
        </w:rPr>
        <w:t xml:space="preserve"> set</w:t>
      </w:r>
      <w:r w:rsidRPr="00D075E2">
        <w:rPr>
          <w:rFonts w:eastAsia="Calibri"/>
          <w:b/>
          <w:bCs/>
          <w:i/>
          <w:iCs/>
          <w:strike/>
          <w:color w:val="FF0000"/>
        </w:rPr>
        <w:t>s</w:t>
      </w:r>
      <w:r w:rsidRPr="00D075E2">
        <w:rPr>
          <w:rFonts w:eastAsia="Calibri"/>
          <w:b/>
          <w:bCs/>
          <w:i/>
          <w:iCs/>
        </w:rPr>
        <w:t xml:space="preserve"> of beams configured to UE.</w:t>
      </w:r>
    </w:p>
    <w:p w14:paraId="38E82C5F" w14:textId="77777777" w:rsidR="00231313" w:rsidRPr="00D075E2" w:rsidRDefault="00231313" w:rsidP="00231313">
      <w:pPr>
        <w:numPr>
          <w:ilvl w:val="0"/>
          <w:numId w:val="42"/>
        </w:numPr>
        <w:spacing w:after="0"/>
        <w:rPr>
          <w:rFonts w:eastAsia="Calibri"/>
          <w:b/>
          <w:bCs/>
          <w:i/>
          <w:iCs/>
        </w:rPr>
      </w:pPr>
      <w:r w:rsidRPr="00D075E2">
        <w:rPr>
          <w:rFonts w:eastAsia="Calibri"/>
          <w:b/>
          <w:bCs/>
          <w:i/>
          <w:iCs/>
        </w:rPr>
        <w:t xml:space="preserve">The beam information for Top K beams (corresponding to set A of beams, but transparent to the UE) can be determined implicitly from the reported L1-RSRP values for set of beams measured. </w:t>
      </w:r>
    </w:p>
    <w:p w14:paraId="3DFB0FCE" w14:textId="77777777" w:rsidR="00231313" w:rsidRPr="00D075E2" w:rsidRDefault="00231313" w:rsidP="00231313">
      <w:pPr>
        <w:numPr>
          <w:ilvl w:val="0"/>
          <w:numId w:val="42"/>
        </w:numPr>
        <w:spacing w:after="0"/>
        <w:rPr>
          <w:rFonts w:eastAsia="Calibri"/>
          <w:b/>
          <w:bCs/>
          <w:i/>
          <w:iCs/>
        </w:rPr>
      </w:pPr>
      <w:r w:rsidRPr="00D075E2">
        <w:rPr>
          <w:rFonts w:eastAsia="Calibri"/>
          <w:b/>
          <w:bCs/>
          <w:i/>
          <w:iCs/>
        </w:rPr>
        <w:t xml:space="preserve">The set of beams configured to the UE can be the union of sets A and B of beams (transparent to the UE).  </w:t>
      </w:r>
    </w:p>
    <w:p w14:paraId="639A1CC3" w14:textId="77777777" w:rsidR="00231313" w:rsidRPr="00D075E2" w:rsidRDefault="00231313" w:rsidP="00231313">
      <w:pPr>
        <w:numPr>
          <w:ilvl w:val="0"/>
          <w:numId w:val="42"/>
        </w:numPr>
        <w:spacing w:after="0"/>
        <w:rPr>
          <w:rFonts w:eastAsia="Calibri"/>
          <w:b/>
          <w:bCs/>
          <w:i/>
          <w:iCs/>
        </w:rPr>
      </w:pPr>
      <w:r w:rsidRPr="00D075E2">
        <w:rPr>
          <w:rFonts w:eastAsia="Calibri"/>
          <w:b/>
          <w:bCs/>
          <w:i/>
          <w:iCs/>
        </w:rPr>
        <w:t>Regarding information on the time instances, study the following approaches including combinations thereof:</w:t>
      </w:r>
    </w:p>
    <w:p w14:paraId="2A4E5742" w14:textId="77777777" w:rsidR="00231313" w:rsidRPr="00D075E2" w:rsidRDefault="00231313" w:rsidP="00231313">
      <w:pPr>
        <w:numPr>
          <w:ilvl w:val="1"/>
          <w:numId w:val="42"/>
        </w:numPr>
        <w:spacing w:after="0"/>
        <w:rPr>
          <w:rFonts w:eastAsia="Calibri"/>
          <w:b/>
          <w:bCs/>
          <w:i/>
          <w:iCs/>
        </w:rPr>
      </w:pPr>
      <w:r w:rsidRPr="00D075E2">
        <w:rPr>
          <w:rFonts w:eastAsia="Calibri"/>
          <w:b/>
          <w:bCs/>
          <w:i/>
          <w:iCs/>
        </w:rPr>
        <w:t xml:space="preserve">implicit determination of time instances for multiple measurements based on configuration of </w:t>
      </w:r>
      <w:proofErr w:type="gramStart"/>
      <w:r w:rsidRPr="00D075E2">
        <w:rPr>
          <w:rFonts w:eastAsia="Calibri"/>
          <w:b/>
          <w:bCs/>
          <w:i/>
          <w:iCs/>
        </w:rPr>
        <w:t>two time</w:t>
      </w:r>
      <w:proofErr w:type="gramEnd"/>
      <w:r w:rsidRPr="00D075E2">
        <w:rPr>
          <w:rFonts w:eastAsia="Calibri"/>
          <w:b/>
          <w:bCs/>
          <w:i/>
          <w:iCs/>
        </w:rPr>
        <w:t xml:space="preserve"> windows that are defined in terms of the respective window length and time gap between them.</w:t>
      </w:r>
    </w:p>
    <w:p w14:paraId="1A764077" w14:textId="77777777" w:rsidR="00231313" w:rsidRPr="00D075E2" w:rsidRDefault="00231313" w:rsidP="00231313">
      <w:pPr>
        <w:numPr>
          <w:ilvl w:val="1"/>
          <w:numId w:val="42"/>
        </w:numPr>
        <w:spacing w:after="0"/>
        <w:rPr>
          <w:rFonts w:eastAsia="Calibri"/>
          <w:b/>
          <w:bCs/>
          <w:i/>
          <w:iCs/>
        </w:rPr>
      </w:pPr>
      <w:r w:rsidRPr="00D075E2">
        <w:rPr>
          <w:rFonts w:eastAsia="Calibri"/>
          <w:b/>
          <w:bCs/>
          <w:i/>
          <w:iCs/>
        </w:rPr>
        <w:t>explicit indication of time information for the time instances via reporting of timestamps associated with each measurement.</w:t>
      </w:r>
    </w:p>
    <w:p w14:paraId="4593E5A1" w14:textId="77777777" w:rsidR="00231313" w:rsidRDefault="00231313" w:rsidP="00231313"/>
    <w:p w14:paraId="55DD2781"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For data collection for a UE-side AI/ML model, consider UE triggering for data collection from the network based on a configured set A of beams.</w:t>
      </w:r>
    </w:p>
    <w:p w14:paraId="20416DC9" w14:textId="77777777" w:rsidR="00231313" w:rsidRDefault="00231313" w:rsidP="00231313"/>
    <w:p w14:paraId="091D7D68"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NW-sided AI/ML model, the beam report should contain the L1 measurement quantity (e.g. L1-RSRP) and the index of the measured RS. </w:t>
      </w:r>
    </w:p>
    <w:p w14:paraId="4B60B9E6" w14:textId="77777777" w:rsidR="00231313" w:rsidRDefault="00231313" w:rsidP="00231313"/>
    <w:p w14:paraId="58C89275"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network-side AI/ML model, for BM-Case 2, for measurement reporting for inference (purpose to be transparent to a UE), the network may configure the UE with an observation window and the number of measurements on reference resources related to set B to be reported. </w:t>
      </w:r>
    </w:p>
    <w:p w14:paraId="21A76D8B" w14:textId="77777777" w:rsidR="00231313" w:rsidRPr="00D075E2" w:rsidRDefault="00231313" w:rsidP="00231313">
      <w:pPr>
        <w:numPr>
          <w:ilvl w:val="0"/>
          <w:numId w:val="43"/>
        </w:numPr>
        <w:spacing w:after="0"/>
        <w:rPr>
          <w:rFonts w:eastAsia="Calibri"/>
          <w:b/>
          <w:bCs/>
          <w:i/>
          <w:iCs/>
        </w:rPr>
      </w:pPr>
      <w:r w:rsidRPr="00D075E2">
        <w:rPr>
          <w:rFonts w:eastAsia="Calibri"/>
          <w:b/>
          <w:bCs/>
          <w:i/>
          <w:iCs/>
        </w:rPr>
        <w:t xml:space="preserve">The UE reports one or multiple L1-RSRP measurement results for the beams in the set B corresponding to </w:t>
      </w:r>
      <w:proofErr w:type="gramStart"/>
      <w:r w:rsidRPr="00D075E2">
        <w:rPr>
          <w:rFonts w:eastAsia="Calibri"/>
          <w:b/>
          <w:bCs/>
          <w:i/>
          <w:iCs/>
        </w:rPr>
        <w:t>one or multiple time</w:t>
      </w:r>
      <w:proofErr w:type="gramEnd"/>
      <w:r w:rsidRPr="00D075E2">
        <w:rPr>
          <w:rFonts w:eastAsia="Calibri"/>
          <w:b/>
          <w:bCs/>
          <w:i/>
          <w:iCs/>
        </w:rPr>
        <w:t xml:space="preserve"> instances, respectively, in a report with related timestamps of the measurements. </w:t>
      </w:r>
    </w:p>
    <w:p w14:paraId="2F223B93" w14:textId="77777777" w:rsidR="00231313" w:rsidRDefault="00231313" w:rsidP="00231313"/>
    <w:p w14:paraId="4F543438" w14:textId="77777777" w:rsidR="00231313" w:rsidRPr="00D075E2" w:rsidRDefault="00231313" w:rsidP="00976653">
      <w:pPr>
        <w:numPr>
          <w:ilvl w:val="0"/>
          <w:numId w:val="57"/>
        </w:numPr>
        <w:spacing w:before="240" w:after="0"/>
        <w:rPr>
          <w:rFonts w:eastAsia="Calibri"/>
          <w:b/>
          <w:bCs/>
          <w:i/>
          <w:iCs/>
        </w:rPr>
      </w:pPr>
      <w:r w:rsidRPr="00D075E2">
        <w:rPr>
          <w:rFonts w:eastAsia="Calibri"/>
          <w:b/>
          <w:bCs/>
          <w:i/>
          <w:iCs/>
        </w:rPr>
        <w:t xml:space="preserve">For a network-side AI/ML model, for BM-Case 2, the UE may not need to be configured with a prediction window. </w:t>
      </w:r>
    </w:p>
    <w:p w14:paraId="6C641C90" w14:textId="77777777" w:rsidR="00231313" w:rsidRDefault="00231313" w:rsidP="00231313"/>
    <w:p w14:paraId="57A8A072"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model inference of UE-side AI/ML model, for reporting predicted beams and related RSRP (Opt-2), differentiation between measured L1-RSRP and predicted RSRP from a model is needed. It can be based on an additional bit of information in the report per reported beam. </w:t>
      </w:r>
    </w:p>
    <w:p w14:paraId="7B20110C" w14:textId="77777777" w:rsidR="00231313" w:rsidRDefault="00231313" w:rsidP="00231313"/>
    <w:p w14:paraId="183AFF2F"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Opt. 3 and Opt. 4 identified during RAN1 #116 towards defining contents of inference results reporting for UE-sided models are discussed in context of performance monitoring and discussions are not duplicated in context of contents of report with inference results. </w:t>
      </w:r>
    </w:p>
    <w:p w14:paraId="2A5C7170" w14:textId="77777777" w:rsidR="00231313" w:rsidRDefault="00231313" w:rsidP="00231313"/>
    <w:p w14:paraId="3778947A" w14:textId="77777777" w:rsidR="00231313" w:rsidRPr="00D075E2" w:rsidRDefault="00231313" w:rsidP="00976653">
      <w:pPr>
        <w:numPr>
          <w:ilvl w:val="0"/>
          <w:numId w:val="57"/>
        </w:numPr>
        <w:spacing w:after="0"/>
        <w:rPr>
          <w:rFonts w:eastAsia="Calibri"/>
          <w:b/>
          <w:bCs/>
          <w:i/>
          <w:iCs/>
        </w:rPr>
      </w:pPr>
      <w:r w:rsidRPr="00D075E2">
        <w:rPr>
          <w:rFonts w:eastAsia="Calibri"/>
          <w:b/>
          <w:bCs/>
          <w:i/>
          <w:iCs/>
        </w:rPr>
        <w:t>For a UE-side AI/ML model, for BM-Case 1/2, the number of best predicted beams may be configured to the UE by the network subject to UE capability. Accordingly, the L1 report from UE to gNB after inference may be defined based on the configured value.</w:t>
      </w:r>
    </w:p>
    <w:p w14:paraId="27E4EE67" w14:textId="77777777" w:rsidR="00231313" w:rsidRDefault="00231313" w:rsidP="00231313"/>
    <w:p w14:paraId="149AB658"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BM-Case 1 and 2, RAN1 should consider beam indication of predicted beams which have TCI states that are not part of the set of MAC-CE activated TCI states.  </w:t>
      </w:r>
    </w:p>
    <w:p w14:paraId="0E52080B" w14:textId="77777777" w:rsidR="00231313" w:rsidRDefault="00231313" w:rsidP="00231313"/>
    <w:p w14:paraId="7C0B38B4" w14:textId="77777777" w:rsidR="00231313" w:rsidRPr="00D075E2" w:rsidRDefault="00231313" w:rsidP="00976653">
      <w:pPr>
        <w:numPr>
          <w:ilvl w:val="0"/>
          <w:numId w:val="57"/>
        </w:numPr>
        <w:spacing w:after="0"/>
        <w:rPr>
          <w:rFonts w:eastAsia="Calibri"/>
          <w:b/>
          <w:bCs/>
          <w:i/>
          <w:iCs/>
        </w:rPr>
      </w:pPr>
      <w:r w:rsidRPr="00D075E2">
        <w:rPr>
          <w:rFonts w:eastAsia="Calibri"/>
          <w:b/>
          <w:bCs/>
          <w:i/>
          <w:iCs/>
        </w:rPr>
        <w:t>Support Alt-1, Alt-2, and Alt-4 for model monitoring metrics:</w:t>
      </w:r>
    </w:p>
    <w:p w14:paraId="558B3FC2" w14:textId="77777777" w:rsidR="00231313" w:rsidRPr="00D075E2" w:rsidRDefault="00231313" w:rsidP="00231313">
      <w:pPr>
        <w:numPr>
          <w:ilvl w:val="0"/>
          <w:numId w:val="56"/>
        </w:numPr>
        <w:spacing w:after="0"/>
        <w:rPr>
          <w:rFonts w:eastAsia="Calibri"/>
          <w:b/>
          <w:bCs/>
          <w:i/>
          <w:iCs/>
        </w:rPr>
      </w:pPr>
      <w:r w:rsidRPr="00D075E2">
        <w:rPr>
          <w:rFonts w:eastAsia="Calibri"/>
          <w:b/>
          <w:bCs/>
          <w:i/>
          <w:iCs/>
        </w:rPr>
        <w:t>Alt.1: Beam prediction accuracy related KPIs, e.g., Top-K/1 beam prediction accuracy.</w:t>
      </w:r>
    </w:p>
    <w:p w14:paraId="5A19E4BE" w14:textId="77777777" w:rsidR="00231313" w:rsidRPr="00D075E2" w:rsidRDefault="00231313" w:rsidP="00231313">
      <w:pPr>
        <w:numPr>
          <w:ilvl w:val="0"/>
          <w:numId w:val="56"/>
        </w:numPr>
        <w:spacing w:after="0"/>
        <w:rPr>
          <w:rFonts w:eastAsia="Calibri"/>
          <w:b/>
          <w:bCs/>
          <w:i/>
          <w:iCs/>
        </w:rPr>
      </w:pPr>
      <w:r w:rsidRPr="00D075E2">
        <w:rPr>
          <w:rFonts w:eastAsia="Calibri"/>
          <w:b/>
          <w:bCs/>
          <w:i/>
          <w:iCs/>
        </w:rPr>
        <w:lastRenderedPageBreak/>
        <w:t>Alt.2: Link quality related KPIs, e.g., L1-RSRP, L1-SINR, etc.</w:t>
      </w:r>
    </w:p>
    <w:p w14:paraId="2E69431D" w14:textId="77777777" w:rsidR="00231313" w:rsidRPr="00D075E2" w:rsidRDefault="00231313" w:rsidP="00231313">
      <w:pPr>
        <w:numPr>
          <w:ilvl w:val="0"/>
          <w:numId w:val="56"/>
        </w:numPr>
        <w:spacing w:after="0"/>
        <w:rPr>
          <w:rFonts w:eastAsia="Calibri"/>
          <w:b/>
          <w:bCs/>
          <w:i/>
          <w:iCs/>
        </w:rPr>
      </w:pPr>
      <w:r w:rsidRPr="00D075E2">
        <w:rPr>
          <w:rFonts w:eastAsia="Calibri"/>
          <w:b/>
          <w:bCs/>
          <w:i/>
          <w:iCs/>
        </w:rPr>
        <w:t>Alt.4: The L1-RSRP difference evaluated by comparing measured RSRP and predicted RSRP.</w:t>
      </w:r>
    </w:p>
    <w:p w14:paraId="17406D34" w14:textId="77777777" w:rsidR="00231313" w:rsidRDefault="00231313" w:rsidP="00231313"/>
    <w:p w14:paraId="1DAA2A2D" w14:textId="77777777" w:rsidR="00231313" w:rsidRPr="00D075E2" w:rsidRDefault="00231313" w:rsidP="00976653">
      <w:pPr>
        <w:numPr>
          <w:ilvl w:val="0"/>
          <w:numId w:val="57"/>
        </w:numPr>
        <w:spacing w:after="0"/>
        <w:rPr>
          <w:rFonts w:eastAsia="Calibri"/>
          <w:b/>
          <w:bCs/>
          <w:i/>
          <w:iCs/>
        </w:rPr>
      </w:pPr>
      <w:r w:rsidRPr="00D075E2">
        <w:rPr>
          <w:rFonts w:eastAsia="Calibri"/>
          <w:b/>
          <w:bCs/>
          <w:i/>
          <w:iCs/>
        </w:rPr>
        <w:t>For UE-side AI/ML models, for BM-Case 1 and BM-Case 2, for reporting of model monitoring related information for Type 1 monitoring, support:</w:t>
      </w:r>
      <w:r w:rsidRPr="00D075E2">
        <w:rPr>
          <w:rFonts w:eastAsia="Calibri"/>
          <w:i/>
          <w:iCs/>
        </w:rPr>
        <w:t xml:space="preserve"> </w:t>
      </w:r>
    </w:p>
    <w:p w14:paraId="2420C25D" w14:textId="77777777" w:rsidR="00231313" w:rsidRPr="00D075E2" w:rsidRDefault="00231313" w:rsidP="00231313">
      <w:pPr>
        <w:numPr>
          <w:ilvl w:val="0"/>
          <w:numId w:val="47"/>
        </w:numPr>
        <w:spacing w:after="0"/>
        <w:rPr>
          <w:rFonts w:eastAsia="Calibri"/>
          <w:b/>
          <w:bCs/>
          <w:i/>
          <w:iCs/>
        </w:rPr>
      </w:pPr>
      <w:r w:rsidRPr="00D075E2">
        <w:rPr>
          <w:rFonts w:eastAsia="Calibri"/>
          <w:b/>
          <w:bCs/>
          <w:i/>
          <w:iCs/>
        </w:rPr>
        <w:t>Option A: Report the measurement results (e.g. L1-RSRP and/or beam information) of a set of beams</w:t>
      </w:r>
    </w:p>
    <w:p w14:paraId="17CD1E3D" w14:textId="77777777" w:rsidR="00231313" w:rsidRPr="00D075E2" w:rsidRDefault="00231313" w:rsidP="00231313">
      <w:pPr>
        <w:numPr>
          <w:ilvl w:val="1"/>
          <w:numId w:val="47"/>
        </w:numPr>
        <w:spacing w:after="0"/>
        <w:rPr>
          <w:rFonts w:eastAsia="Calibri"/>
          <w:b/>
          <w:bCs/>
          <w:i/>
          <w:iCs/>
        </w:rPr>
      </w:pPr>
      <w:r w:rsidRPr="00D075E2">
        <w:rPr>
          <w:rFonts w:eastAsia="Calibri"/>
          <w:b/>
          <w:bCs/>
          <w:i/>
          <w:iCs/>
        </w:rPr>
        <w:t>Baseline assumption: the set of beams is the set A of beams; FFS: subset of set A or smaller set of beams than set A</w:t>
      </w:r>
    </w:p>
    <w:p w14:paraId="330DC355" w14:textId="77777777" w:rsidR="00231313" w:rsidRPr="00D075E2" w:rsidRDefault="00231313" w:rsidP="00231313">
      <w:pPr>
        <w:numPr>
          <w:ilvl w:val="0"/>
          <w:numId w:val="47"/>
        </w:numPr>
        <w:spacing w:after="0"/>
        <w:rPr>
          <w:rFonts w:eastAsia="Calibri"/>
          <w:b/>
          <w:bCs/>
          <w:i/>
          <w:iCs/>
        </w:rPr>
      </w:pPr>
      <w:r w:rsidRPr="00D075E2">
        <w:rPr>
          <w:rFonts w:eastAsia="Calibri"/>
          <w:b/>
          <w:bCs/>
          <w:i/>
          <w:iCs/>
        </w:rPr>
        <w:t>Option B: Report the beam prediction accuracy related information within a configured time window, e.g.,</w:t>
      </w:r>
    </w:p>
    <w:p w14:paraId="320B5E0F" w14:textId="77777777" w:rsidR="00231313" w:rsidRPr="00D075E2" w:rsidRDefault="00231313" w:rsidP="00231313">
      <w:pPr>
        <w:numPr>
          <w:ilvl w:val="1"/>
          <w:numId w:val="47"/>
        </w:numPr>
        <w:spacing w:after="0"/>
        <w:rPr>
          <w:rFonts w:eastAsia="Calibri"/>
          <w:b/>
          <w:bCs/>
          <w:i/>
          <w:iCs/>
        </w:rPr>
      </w:pPr>
      <w:r w:rsidRPr="00D075E2">
        <w:rPr>
          <w:rFonts w:eastAsia="Calibri"/>
          <w:b/>
          <w:bCs/>
          <w:i/>
          <w:iCs/>
        </w:rPr>
        <w:t>Top-K/1 beam prediction accuracy</w:t>
      </w:r>
    </w:p>
    <w:p w14:paraId="7924388B" w14:textId="77777777" w:rsidR="00231313" w:rsidRPr="00D075E2" w:rsidRDefault="00231313" w:rsidP="00231313">
      <w:pPr>
        <w:numPr>
          <w:ilvl w:val="1"/>
          <w:numId w:val="47"/>
        </w:numPr>
        <w:spacing w:after="0"/>
        <w:rPr>
          <w:rFonts w:eastAsia="Calibri"/>
          <w:b/>
          <w:bCs/>
          <w:i/>
          <w:iCs/>
        </w:rPr>
      </w:pPr>
      <w:r w:rsidRPr="00D075E2">
        <w:rPr>
          <w:rFonts w:eastAsia="Calibri"/>
          <w:b/>
          <w:bCs/>
          <w:i/>
          <w:iCs/>
        </w:rPr>
        <w:t>Extended-Top-K/1 beam prediction accuracy such that the “Extended-Top-K/1 beams” include the Top-K/1 measured beams and any additional beams with L1-RSRP within a specified or configured X dB margin, e.g., X = 1 dB</w:t>
      </w:r>
    </w:p>
    <w:p w14:paraId="7D9A1731" w14:textId="77777777" w:rsidR="00231313" w:rsidRPr="00D075E2" w:rsidRDefault="00231313" w:rsidP="00231313">
      <w:pPr>
        <w:numPr>
          <w:ilvl w:val="0"/>
          <w:numId w:val="47"/>
        </w:numPr>
        <w:spacing w:after="0"/>
        <w:rPr>
          <w:rFonts w:eastAsia="Calibri"/>
          <w:b/>
          <w:bCs/>
          <w:i/>
          <w:iCs/>
        </w:rPr>
      </w:pPr>
      <w:r w:rsidRPr="00D075E2">
        <w:rPr>
          <w:rFonts w:eastAsia="Calibri"/>
          <w:b/>
          <w:bCs/>
          <w:i/>
          <w:iCs/>
        </w:rPr>
        <w:t>Option C: Report the RSRP difference information between the measured and predicted beams, e.g.,</w:t>
      </w:r>
    </w:p>
    <w:p w14:paraId="1B78A5D1" w14:textId="77777777" w:rsidR="00231313" w:rsidRPr="00D075E2" w:rsidRDefault="00231313" w:rsidP="00231313">
      <w:pPr>
        <w:numPr>
          <w:ilvl w:val="1"/>
          <w:numId w:val="47"/>
        </w:numPr>
        <w:spacing w:after="0"/>
        <w:rPr>
          <w:rFonts w:eastAsia="Calibri"/>
          <w:b/>
          <w:bCs/>
          <w:i/>
          <w:iCs/>
        </w:rPr>
      </w:pPr>
      <w:r w:rsidRPr="00D075E2">
        <w:rPr>
          <w:rFonts w:eastAsia="Calibri"/>
          <w:b/>
          <w:bCs/>
          <w:i/>
          <w:iCs/>
        </w:rPr>
        <w:t xml:space="preserve">For reporting of Top-1 beam, the L1-RSRP difference between the predicted Top-1 beam and the measured Top-1 beam in the set of beams identified for measurements for model monitoring is reported to the network. </w:t>
      </w:r>
    </w:p>
    <w:p w14:paraId="7E7E15DE" w14:textId="77777777" w:rsidR="00231313" w:rsidRPr="00D075E2" w:rsidRDefault="00231313" w:rsidP="00231313">
      <w:pPr>
        <w:numPr>
          <w:ilvl w:val="2"/>
          <w:numId w:val="47"/>
        </w:numPr>
        <w:spacing w:after="0"/>
        <w:rPr>
          <w:rFonts w:eastAsia="Calibri"/>
          <w:b/>
          <w:bCs/>
          <w:i/>
          <w:iCs/>
        </w:rPr>
      </w:pPr>
      <w:r w:rsidRPr="00D075E2">
        <w:rPr>
          <w:rFonts w:eastAsia="Calibri"/>
          <w:b/>
          <w:bCs/>
          <w:i/>
          <w:iCs/>
        </w:rPr>
        <w:t>The set of beams can be set A or set B; FFS: other options</w:t>
      </w:r>
    </w:p>
    <w:p w14:paraId="4619E8C6" w14:textId="77777777" w:rsidR="00231313" w:rsidRPr="00D075E2" w:rsidRDefault="00231313" w:rsidP="00231313">
      <w:pPr>
        <w:numPr>
          <w:ilvl w:val="1"/>
          <w:numId w:val="47"/>
        </w:numPr>
        <w:spacing w:after="0"/>
        <w:rPr>
          <w:rFonts w:eastAsia="Calibri"/>
          <w:b/>
          <w:bCs/>
          <w:i/>
          <w:iCs/>
        </w:rPr>
      </w:pPr>
      <w:r w:rsidRPr="00D075E2">
        <w:rPr>
          <w:rFonts w:eastAsia="Calibri"/>
          <w:b/>
          <w:bCs/>
          <w:i/>
          <w:iCs/>
        </w:rPr>
        <w:t xml:space="preserve">For reporting of Top K beams, </w:t>
      </w:r>
    </w:p>
    <w:p w14:paraId="6B03C8F9" w14:textId="77777777" w:rsidR="00231313" w:rsidRPr="00D075E2" w:rsidRDefault="00231313" w:rsidP="00231313">
      <w:pPr>
        <w:numPr>
          <w:ilvl w:val="2"/>
          <w:numId w:val="47"/>
        </w:numPr>
        <w:spacing w:after="0"/>
        <w:rPr>
          <w:rFonts w:eastAsia="Calibri"/>
          <w:b/>
          <w:bCs/>
          <w:i/>
          <w:iCs/>
        </w:rPr>
      </w:pPr>
      <w:r w:rsidRPr="00D075E2">
        <w:rPr>
          <w:rFonts w:eastAsia="Calibri"/>
          <w:b/>
          <w:bCs/>
          <w:i/>
          <w:iCs/>
        </w:rPr>
        <w:t xml:space="preserve">Alt. C1: the L1-RSRP difference between each of the predicted Top-K beams and the measured Top K beams (respectively) from the set of beams identified for measurements for model monitoring are reported to the network. </w:t>
      </w:r>
    </w:p>
    <w:p w14:paraId="0B41D885" w14:textId="77777777" w:rsidR="00231313" w:rsidRPr="00D075E2" w:rsidRDefault="00231313" w:rsidP="00231313">
      <w:pPr>
        <w:numPr>
          <w:ilvl w:val="2"/>
          <w:numId w:val="47"/>
        </w:numPr>
        <w:spacing w:after="0"/>
        <w:rPr>
          <w:rFonts w:eastAsia="Calibri"/>
          <w:b/>
          <w:bCs/>
          <w:i/>
          <w:iCs/>
        </w:rPr>
      </w:pPr>
      <w:r w:rsidRPr="00D075E2">
        <w:rPr>
          <w:rFonts w:eastAsia="Calibri"/>
          <w:b/>
          <w:bCs/>
          <w:i/>
          <w:iCs/>
        </w:rPr>
        <w:t>Alt. C2: the lowest L1-RSRP for the Top K beams (e.g., corresponding to the K-</w:t>
      </w:r>
      <w:proofErr w:type="spellStart"/>
      <w:r w:rsidRPr="00D075E2">
        <w:rPr>
          <w:rFonts w:eastAsia="Calibri"/>
          <w:b/>
          <w:bCs/>
          <w:i/>
          <w:iCs/>
        </w:rPr>
        <w:t>th</w:t>
      </w:r>
      <w:proofErr w:type="spellEnd"/>
      <w:r w:rsidRPr="00D075E2">
        <w:rPr>
          <w:rFonts w:eastAsia="Calibri"/>
          <w:b/>
          <w:bCs/>
          <w:i/>
          <w:iCs/>
        </w:rPr>
        <w:t xml:space="preserve"> best beam) for the predicted and measured Top K beams respectively are used to calculate the RSRP difference for reporting as a model monitoring metric.</w:t>
      </w:r>
    </w:p>
    <w:p w14:paraId="781C14B2" w14:textId="77777777" w:rsidR="00231313" w:rsidRDefault="00231313" w:rsidP="00231313"/>
    <w:p w14:paraId="6852DB36"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network-side AI/ML models, consider UE event triggered model monitoring with periodic or aperiodic measurement on set B of beams. </w:t>
      </w:r>
    </w:p>
    <w:p w14:paraId="4DB08BD8" w14:textId="77777777" w:rsidR="00231313" w:rsidRDefault="00231313" w:rsidP="00231313"/>
    <w:p w14:paraId="08F1C686" w14:textId="77777777" w:rsidR="00231313" w:rsidRPr="00D075E2" w:rsidRDefault="00231313" w:rsidP="00976653">
      <w:pPr>
        <w:numPr>
          <w:ilvl w:val="0"/>
          <w:numId w:val="57"/>
        </w:numPr>
        <w:spacing w:after="0"/>
        <w:rPr>
          <w:rFonts w:eastAsia="Calibri"/>
          <w:b/>
          <w:bCs/>
          <w:i/>
          <w:iCs/>
        </w:rPr>
      </w:pPr>
      <w:r w:rsidRPr="00D075E2">
        <w:rPr>
          <w:rFonts w:eastAsia="Calibri"/>
          <w:b/>
          <w:bCs/>
          <w:i/>
          <w:iCs/>
        </w:rPr>
        <w:t>For UE-side AI/ML models, support UE-event-triggered reporting of model monitoring results for Options 1 or 2</w:t>
      </w:r>
      <w:r w:rsidRPr="00D075E2">
        <w:rPr>
          <w:rFonts w:eastAsia="Calibri"/>
          <w:i/>
          <w:iCs/>
        </w:rPr>
        <w:t xml:space="preserve">. </w:t>
      </w:r>
    </w:p>
    <w:p w14:paraId="3E59A91E" w14:textId="77777777" w:rsidR="00231313" w:rsidRPr="00D075E2" w:rsidRDefault="00231313" w:rsidP="00231313">
      <w:pPr>
        <w:numPr>
          <w:ilvl w:val="0"/>
          <w:numId w:val="47"/>
        </w:numPr>
        <w:spacing w:after="0"/>
        <w:rPr>
          <w:rFonts w:eastAsia="Calibri"/>
          <w:b/>
          <w:bCs/>
          <w:i/>
          <w:iCs/>
        </w:rPr>
      </w:pPr>
      <w:r w:rsidRPr="00D075E2">
        <w:rPr>
          <w:rFonts w:eastAsia="Calibri"/>
          <w:b/>
          <w:bCs/>
          <w:i/>
          <w:iCs/>
        </w:rPr>
        <w:t>Once triggered, UE requests network for resources to report monitoring results.</w:t>
      </w:r>
    </w:p>
    <w:p w14:paraId="10B9C4B6" w14:textId="77777777" w:rsidR="00231313" w:rsidRPr="00D075E2" w:rsidRDefault="00231313" w:rsidP="00231313">
      <w:pPr>
        <w:numPr>
          <w:ilvl w:val="0"/>
          <w:numId w:val="47"/>
        </w:numPr>
        <w:spacing w:after="0"/>
        <w:rPr>
          <w:rFonts w:eastAsia="Calibri"/>
          <w:b/>
          <w:bCs/>
          <w:i/>
          <w:iCs/>
        </w:rPr>
      </w:pPr>
      <w:r w:rsidRPr="00D075E2">
        <w:rPr>
          <w:rFonts w:eastAsia="Calibri"/>
          <w:b/>
          <w:bCs/>
          <w:i/>
          <w:iCs/>
        </w:rPr>
        <w:t>Triggering events can be defined based on one or more of the following:</w:t>
      </w:r>
    </w:p>
    <w:p w14:paraId="41BC214E" w14:textId="77777777" w:rsidR="00231313" w:rsidRPr="00D075E2" w:rsidRDefault="00231313" w:rsidP="00231313">
      <w:pPr>
        <w:numPr>
          <w:ilvl w:val="1"/>
          <w:numId w:val="47"/>
        </w:numPr>
        <w:spacing w:after="0"/>
        <w:rPr>
          <w:rFonts w:eastAsia="Calibri"/>
          <w:b/>
          <w:bCs/>
          <w:i/>
          <w:iCs/>
        </w:rPr>
      </w:pPr>
      <w:r w:rsidRPr="00D075E2">
        <w:rPr>
          <w:rFonts w:eastAsia="Calibri"/>
          <w:b/>
          <w:bCs/>
          <w:i/>
          <w:iCs/>
        </w:rPr>
        <w:t>(Event-1) The measured Top-1 or Top K beam(s) of Set A and any additional beams with L1-RSRP values within a specified or configured margin X dB compared to the Top K beams, e.g., X = 1 dB and the predicted Top-1 or Top K beam(s) of Set A are different</w:t>
      </w:r>
      <w:r w:rsidR="00976653" w:rsidRPr="00D075E2">
        <w:rPr>
          <w:rFonts w:eastAsia="Calibri"/>
          <w:i/>
          <w:iCs/>
        </w:rPr>
        <w:t xml:space="preserve"> </w:t>
      </w:r>
      <w:r w:rsidR="00976653" w:rsidRPr="00D075E2">
        <w:rPr>
          <w:rFonts w:eastAsia="Calibri"/>
          <w:b/>
          <w:bCs/>
          <w:i/>
          <w:iCs/>
        </w:rPr>
        <w:t>for more than a threshold number of instances</w:t>
      </w:r>
      <w:r w:rsidRPr="00D075E2">
        <w:rPr>
          <w:rFonts w:eastAsia="Calibri"/>
          <w:b/>
          <w:bCs/>
          <w:i/>
          <w:iCs/>
        </w:rPr>
        <w:t>.</w:t>
      </w:r>
    </w:p>
    <w:p w14:paraId="69568719" w14:textId="77777777" w:rsidR="00976653" w:rsidRPr="00D075E2" w:rsidRDefault="00231313" w:rsidP="00231313">
      <w:pPr>
        <w:numPr>
          <w:ilvl w:val="2"/>
          <w:numId w:val="47"/>
        </w:numPr>
        <w:spacing w:after="0"/>
        <w:rPr>
          <w:rFonts w:eastAsia="Calibri"/>
          <w:b/>
          <w:bCs/>
          <w:i/>
          <w:iCs/>
        </w:rPr>
      </w:pPr>
      <w:r w:rsidRPr="00D075E2">
        <w:rPr>
          <w:rFonts w:eastAsia="Calibri"/>
          <w:b/>
          <w:bCs/>
          <w:i/>
          <w:iCs/>
        </w:rPr>
        <w:t>FFS: Use of a subset of set A of beams instead of full set A</w:t>
      </w:r>
    </w:p>
    <w:p w14:paraId="3789BB26" w14:textId="77777777" w:rsidR="00231313" w:rsidRPr="00D075E2" w:rsidRDefault="00231313" w:rsidP="00231313">
      <w:pPr>
        <w:numPr>
          <w:ilvl w:val="1"/>
          <w:numId w:val="47"/>
        </w:numPr>
        <w:spacing w:after="0"/>
        <w:rPr>
          <w:rFonts w:eastAsia="Calibri"/>
          <w:b/>
          <w:bCs/>
          <w:i/>
          <w:iCs/>
        </w:rPr>
      </w:pPr>
      <w:r w:rsidRPr="00D075E2">
        <w:rPr>
          <w:rFonts w:eastAsia="Calibri"/>
          <w:b/>
          <w:bCs/>
          <w:i/>
          <w:iCs/>
        </w:rPr>
        <w:t>(Event-2) The measured L1-RSRP of one set of beams is lower than a threshold for more than a threshold number of instances.</w:t>
      </w:r>
    </w:p>
    <w:p w14:paraId="39DD7E51" w14:textId="77777777" w:rsidR="00231313" w:rsidRPr="00D075E2" w:rsidRDefault="00231313" w:rsidP="00231313">
      <w:pPr>
        <w:numPr>
          <w:ilvl w:val="2"/>
          <w:numId w:val="47"/>
        </w:numPr>
        <w:spacing w:after="0"/>
        <w:rPr>
          <w:rFonts w:eastAsia="Calibri"/>
          <w:b/>
          <w:bCs/>
          <w:i/>
          <w:iCs/>
        </w:rPr>
      </w:pPr>
      <w:r w:rsidRPr="00D075E2">
        <w:rPr>
          <w:rFonts w:eastAsia="Calibri"/>
          <w:b/>
          <w:bCs/>
          <w:i/>
          <w:iCs/>
        </w:rPr>
        <w:t>The set of beams includes the Top-1 or Top K predicted beams.</w:t>
      </w:r>
    </w:p>
    <w:p w14:paraId="0143B748" w14:textId="77777777" w:rsidR="00231313" w:rsidRPr="00D075E2" w:rsidRDefault="00231313" w:rsidP="00231313">
      <w:pPr>
        <w:numPr>
          <w:ilvl w:val="1"/>
          <w:numId w:val="47"/>
        </w:numPr>
        <w:spacing w:after="0"/>
        <w:rPr>
          <w:rFonts w:eastAsia="Calibri"/>
          <w:b/>
          <w:bCs/>
          <w:i/>
          <w:iCs/>
        </w:rPr>
      </w:pPr>
      <w:r w:rsidRPr="00D075E2">
        <w:rPr>
          <w:rFonts w:eastAsia="Calibri"/>
          <w:b/>
          <w:bCs/>
          <w:i/>
          <w:iCs/>
        </w:rPr>
        <w:t>(Event-4) The L1-RSRP difference between the measured Top-1 or Top K beam(s) of Set A and predicted Top-1 or Top K beam(s) of Set A are larger than a threshold value where the associated beams for RSRP difference are defined using:</w:t>
      </w:r>
    </w:p>
    <w:p w14:paraId="1DDAEE12" w14:textId="77777777" w:rsidR="00231313" w:rsidRPr="00D075E2" w:rsidRDefault="00231313" w:rsidP="00231313">
      <w:pPr>
        <w:numPr>
          <w:ilvl w:val="2"/>
          <w:numId w:val="47"/>
        </w:numPr>
        <w:spacing w:after="0"/>
        <w:rPr>
          <w:rFonts w:eastAsia="Calibri"/>
          <w:b/>
          <w:bCs/>
          <w:i/>
          <w:iCs/>
        </w:rPr>
      </w:pPr>
      <w:r w:rsidRPr="00D075E2">
        <w:rPr>
          <w:rFonts w:eastAsia="Calibri"/>
          <w:b/>
          <w:bCs/>
          <w:i/>
          <w:iCs/>
        </w:rPr>
        <w:t>RSRP difference between predicted Top-1 beam and the measured Top-1 beam of a set of beams</w:t>
      </w:r>
    </w:p>
    <w:p w14:paraId="72EBE2C2" w14:textId="77777777" w:rsidR="00231313" w:rsidRPr="00D075E2" w:rsidRDefault="00231313" w:rsidP="00231313">
      <w:pPr>
        <w:numPr>
          <w:ilvl w:val="3"/>
          <w:numId w:val="47"/>
        </w:numPr>
        <w:spacing w:after="0"/>
        <w:rPr>
          <w:rFonts w:eastAsia="Calibri"/>
          <w:b/>
          <w:bCs/>
          <w:i/>
          <w:iCs/>
        </w:rPr>
      </w:pPr>
      <w:r w:rsidRPr="00D075E2">
        <w:rPr>
          <w:rFonts w:eastAsia="Calibri"/>
          <w:b/>
          <w:bCs/>
          <w:i/>
          <w:iCs/>
        </w:rPr>
        <w:t>Set of beams is same as set A of beams or FFS: a subset, e.g., set B of beams</w:t>
      </w:r>
    </w:p>
    <w:p w14:paraId="5E6716FC" w14:textId="77777777" w:rsidR="00231313" w:rsidRPr="00D075E2" w:rsidRDefault="00231313" w:rsidP="00231313">
      <w:pPr>
        <w:numPr>
          <w:ilvl w:val="2"/>
          <w:numId w:val="47"/>
        </w:numPr>
        <w:spacing w:after="0"/>
        <w:rPr>
          <w:rFonts w:eastAsia="Calibri"/>
          <w:b/>
          <w:bCs/>
          <w:i/>
          <w:iCs/>
        </w:rPr>
      </w:pPr>
      <w:r w:rsidRPr="00D075E2">
        <w:rPr>
          <w:rFonts w:eastAsia="Calibri"/>
          <w:b/>
          <w:bCs/>
          <w:i/>
          <w:iCs/>
        </w:rPr>
        <w:t>Difference between the lowest L1-RSRP amongst the predicted Top K beams, and the lowest L1-RSRP amongst the Top K beams of a set of beams</w:t>
      </w:r>
    </w:p>
    <w:p w14:paraId="33E9B65C" w14:textId="77777777" w:rsidR="00231313" w:rsidRPr="00D075E2" w:rsidRDefault="00231313" w:rsidP="00231313">
      <w:pPr>
        <w:numPr>
          <w:ilvl w:val="3"/>
          <w:numId w:val="47"/>
        </w:numPr>
        <w:spacing w:after="0"/>
        <w:rPr>
          <w:rFonts w:eastAsia="Calibri"/>
          <w:b/>
          <w:bCs/>
          <w:i/>
          <w:iCs/>
        </w:rPr>
      </w:pPr>
      <w:r w:rsidRPr="00D075E2">
        <w:rPr>
          <w:rFonts w:eastAsia="Calibri"/>
          <w:b/>
          <w:bCs/>
          <w:i/>
          <w:iCs/>
        </w:rPr>
        <w:t>Set of beams is same as set A of beams or FFS: a subset, e.g., set B of beams</w:t>
      </w:r>
    </w:p>
    <w:p w14:paraId="2805C815" w14:textId="77777777" w:rsidR="00231313" w:rsidRDefault="00231313" w:rsidP="00231313"/>
    <w:p w14:paraId="00D98D3F"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model monitoring for BM-Case-2, further consider if the time window for model monitoring should be identical to observation window for model inferencing. </w:t>
      </w:r>
    </w:p>
    <w:p w14:paraId="350C6588" w14:textId="77777777" w:rsidR="00231313" w:rsidRDefault="00231313" w:rsidP="00231313"/>
    <w:p w14:paraId="379FDC5D"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UE-side AI/ML model, support indication of AI/ML model failure based on measurement on a set of configured resources and comparison with predicted L1 measurements from the AI/ML model. If the RSRP difference is below a threshold, UE can indicate model failure to the network. </w:t>
      </w:r>
    </w:p>
    <w:p w14:paraId="0AD5A57B" w14:textId="77777777" w:rsidR="00231313" w:rsidRDefault="00231313" w:rsidP="00231313"/>
    <w:p w14:paraId="413A18A1" w14:textId="77777777" w:rsidR="00231313" w:rsidRPr="00D075E2" w:rsidRDefault="00231313" w:rsidP="00976653">
      <w:pPr>
        <w:numPr>
          <w:ilvl w:val="0"/>
          <w:numId w:val="57"/>
        </w:numPr>
        <w:spacing w:after="0"/>
        <w:rPr>
          <w:rFonts w:eastAsia="Calibri"/>
          <w:b/>
          <w:bCs/>
          <w:i/>
          <w:iCs/>
        </w:rPr>
      </w:pPr>
      <w:r w:rsidRPr="00D075E2">
        <w:rPr>
          <w:rFonts w:eastAsia="Calibri"/>
          <w:b/>
          <w:bCs/>
          <w:i/>
          <w:iCs/>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p w14:paraId="6CCFB420" w14:textId="77777777" w:rsidR="00231313" w:rsidRDefault="00231313" w:rsidP="00231313"/>
    <w:p w14:paraId="773E0F15" w14:textId="77777777" w:rsidR="00231313" w:rsidRPr="00D075E2" w:rsidRDefault="00231313" w:rsidP="00976653">
      <w:pPr>
        <w:numPr>
          <w:ilvl w:val="0"/>
          <w:numId w:val="57"/>
        </w:numPr>
        <w:spacing w:after="0"/>
        <w:rPr>
          <w:rFonts w:eastAsia="Calibri"/>
          <w:i/>
          <w:iCs/>
        </w:rPr>
      </w:pPr>
      <w:r w:rsidRPr="00D075E2">
        <w:rPr>
          <w:rFonts w:eastAsia="Calibri"/>
          <w:b/>
          <w:bCs/>
          <w:i/>
          <w:iCs/>
        </w:rPr>
        <w:t>For network-side AI/ML model, UE Rx beam assumptions for measuring sets A/B during training data generation may be considered part of additional conditions</w:t>
      </w:r>
      <w:r w:rsidRPr="00D075E2">
        <w:rPr>
          <w:rFonts w:eastAsia="Calibri"/>
          <w:i/>
          <w:iCs/>
        </w:rPr>
        <w:t xml:space="preserve">. </w:t>
      </w:r>
    </w:p>
    <w:p w14:paraId="22D5825B" w14:textId="77777777" w:rsidR="00231313" w:rsidRDefault="00231313" w:rsidP="00231313"/>
    <w:p w14:paraId="73F69BEC"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UE-sided AI/ML model, for consistency between training and inference, an ID can be assigned to set A/B configuration which can be assumed to indicate that QCL (at least QCL-D) assumptions for the beams configured in the set and their ordering within the set are consistent when the same ID is used. </w:t>
      </w:r>
    </w:p>
    <w:p w14:paraId="56C895C8" w14:textId="77777777" w:rsidR="00231313" w:rsidRDefault="00231313" w:rsidP="00231313"/>
    <w:p w14:paraId="68270CF8"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UE-sided AI/ML model, for consistency between training and inference, the scope of an Associated ID is limited to within a serving cell. </w:t>
      </w:r>
    </w:p>
    <w:p w14:paraId="3D2974D7" w14:textId="77777777" w:rsidR="00231313" w:rsidRDefault="00231313" w:rsidP="00231313"/>
    <w:p w14:paraId="7A742169" w14:textId="77777777" w:rsidR="00231313" w:rsidRPr="00D075E2" w:rsidRDefault="00231313" w:rsidP="00976653">
      <w:pPr>
        <w:numPr>
          <w:ilvl w:val="0"/>
          <w:numId w:val="57"/>
        </w:numPr>
        <w:spacing w:after="0"/>
        <w:rPr>
          <w:rFonts w:eastAsia="Calibri"/>
          <w:b/>
          <w:bCs/>
          <w:i/>
          <w:iCs/>
        </w:rPr>
      </w:pPr>
      <w:r w:rsidRPr="00D075E2">
        <w:rPr>
          <w:rFonts w:eastAsia="Calibri"/>
          <w:b/>
          <w:bCs/>
          <w:i/>
          <w:iCs/>
        </w:rPr>
        <w:t xml:space="preserve">For a UE-sided AI/ML model, for consistency between training and inference, performance monitoring-based approaches should be deprioritized.  </w:t>
      </w:r>
    </w:p>
    <w:p w14:paraId="39FD1035" w14:textId="77777777" w:rsidR="00C47F8C" w:rsidRDefault="00C47F8C"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77777777" w:rsidR="00D563A0" w:rsidRDefault="00D563A0" w:rsidP="00B1032C">
      <w:pPr>
        <w:pStyle w:val="B1"/>
        <w:numPr>
          <w:ilvl w:val="0"/>
          <w:numId w:val="18"/>
        </w:numPr>
        <w:rPr>
          <w:lang w:eastAsia="zh-CN" w:bidi="hi-IN"/>
        </w:rPr>
      </w:pPr>
      <w:bookmarkStart w:id="4" w:name="_Ref174044861"/>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bookmarkEnd w:id="4"/>
    </w:p>
    <w:p w14:paraId="19F69125" w14:textId="5749B0D8" w:rsidR="00D563A0" w:rsidRPr="00976653" w:rsidRDefault="009C10AC" w:rsidP="00B1032C">
      <w:pPr>
        <w:pStyle w:val="ListParagraph"/>
        <w:numPr>
          <w:ilvl w:val="0"/>
          <w:numId w:val="18"/>
        </w:numPr>
        <w:rPr>
          <w:lang w:eastAsia="zh-CN" w:bidi="hi-IN"/>
        </w:rPr>
      </w:pPr>
      <w:bookmarkStart w:id="5"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5"/>
    </w:p>
    <w:p w14:paraId="258CA04F" w14:textId="6284FF2A" w:rsidR="00661FC9" w:rsidRPr="00976653" w:rsidRDefault="00661FC9" w:rsidP="00B1032C">
      <w:pPr>
        <w:pStyle w:val="ListParagraph"/>
        <w:numPr>
          <w:ilvl w:val="0"/>
          <w:numId w:val="18"/>
        </w:numPr>
        <w:rPr>
          <w:lang w:eastAsia="zh-CN" w:bidi="hi-IN"/>
        </w:rPr>
      </w:pPr>
      <w:r>
        <w:rPr>
          <w:rFonts w:eastAsia="SimSun"/>
          <w:i w:val="0"/>
          <w:iCs w:val="0"/>
          <w:lang w:val="en-GB" w:eastAsia="zh-CN" w:bidi="hi-IN"/>
        </w:rPr>
        <w:t>3GPP Chairman’s notes, RAN1 #116.</w:t>
      </w:r>
    </w:p>
    <w:p w14:paraId="45A710DC" w14:textId="3CEC279B" w:rsidR="00661FC9" w:rsidRPr="00C32FB1" w:rsidRDefault="00661FC9" w:rsidP="00661FC9">
      <w:pPr>
        <w:pStyle w:val="ListParagraph"/>
        <w:numPr>
          <w:ilvl w:val="0"/>
          <w:numId w:val="18"/>
        </w:numPr>
        <w:rPr>
          <w:lang w:eastAsia="zh-CN" w:bidi="hi-IN"/>
        </w:rPr>
      </w:pPr>
      <w:r>
        <w:rPr>
          <w:rFonts w:eastAsia="SimSun"/>
          <w:i w:val="0"/>
          <w:iCs w:val="0"/>
          <w:lang w:val="en-GB" w:eastAsia="zh-CN" w:bidi="hi-IN"/>
        </w:rPr>
        <w:t>3GPP Chairman’s notes, RAN1 #116bis.</w:t>
      </w:r>
    </w:p>
    <w:p w14:paraId="18D01D04" w14:textId="16A940CF" w:rsidR="00661FC9" w:rsidRPr="00C32FB1" w:rsidRDefault="00661FC9" w:rsidP="00661FC9">
      <w:pPr>
        <w:pStyle w:val="ListParagraph"/>
        <w:numPr>
          <w:ilvl w:val="0"/>
          <w:numId w:val="18"/>
        </w:numPr>
        <w:rPr>
          <w:lang w:eastAsia="zh-CN" w:bidi="hi-IN"/>
        </w:rPr>
      </w:pPr>
      <w:r>
        <w:rPr>
          <w:rFonts w:eastAsia="SimSun"/>
          <w:i w:val="0"/>
          <w:iCs w:val="0"/>
          <w:lang w:val="en-GB" w:eastAsia="zh-CN" w:bidi="hi-IN"/>
        </w:rPr>
        <w:t>3GPP Chairman’s notes, RAN1 #117.</w:t>
      </w:r>
    </w:p>
    <w:p w14:paraId="6EC88DCA" w14:textId="1DA8A656" w:rsidR="00661FC9" w:rsidRPr="00976653" w:rsidRDefault="00557721" w:rsidP="00B1032C">
      <w:pPr>
        <w:pStyle w:val="ListParagraph"/>
        <w:numPr>
          <w:ilvl w:val="0"/>
          <w:numId w:val="18"/>
        </w:numPr>
        <w:rPr>
          <w:i w:val="0"/>
          <w:iCs w:val="0"/>
          <w:lang w:eastAsia="zh-CN" w:bidi="hi-IN"/>
        </w:rPr>
      </w:pPr>
      <w:r w:rsidRPr="00976653">
        <w:rPr>
          <w:i w:val="0"/>
          <w:iCs w:val="0"/>
          <w:lang w:eastAsia="zh-CN" w:bidi="hi-IN"/>
        </w:rPr>
        <w:t>R1-2405679</w:t>
      </w:r>
      <w:r>
        <w:rPr>
          <w:i w:val="0"/>
          <w:iCs w:val="0"/>
          <w:lang w:eastAsia="zh-CN" w:bidi="hi-IN"/>
        </w:rPr>
        <w:t>,</w:t>
      </w:r>
      <w:r w:rsidRPr="00976653">
        <w:rPr>
          <w:i w:val="0"/>
          <w:iCs w:val="0"/>
          <w:lang w:eastAsia="zh-CN" w:bidi="hi-IN"/>
        </w:rPr>
        <w:tab/>
      </w:r>
      <w:r>
        <w:rPr>
          <w:i w:val="0"/>
          <w:iCs w:val="0"/>
          <w:lang w:eastAsia="zh-CN" w:bidi="hi-IN"/>
        </w:rPr>
        <w:t>“</w:t>
      </w:r>
      <w:r w:rsidRPr="00976653">
        <w:rPr>
          <w:i w:val="0"/>
          <w:iCs w:val="0"/>
          <w:lang w:eastAsia="zh-CN" w:bidi="hi-IN"/>
        </w:rPr>
        <w:t>FL summary #4 for AI/ML in beam management</w:t>
      </w:r>
      <w:r w:rsidRPr="00976653">
        <w:rPr>
          <w:i w:val="0"/>
          <w:iCs w:val="0"/>
          <w:lang w:eastAsia="zh-CN" w:bidi="hi-IN"/>
        </w:rPr>
        <w:tab/>
      </w:r>
      <w:r>
        <w:rPr>
          <w:i w:val="0"/>
          <w:iCs w:val="0"/>
          <w:lang w:eastAsia="zh-CN" w:bidi="hi-IN"/>
        </w:rPr>
        <w:t xml:space="preserve">,” </w:t>
      </w:r>
      <w:r w:rsidRPr="00976653">
        <w:rPr>
          <w:i w:val="0"/>
          <w:iCs w:val="0"/>
          <w:lang w:eastAsia="zh-CN" w:bidi="hi-IN"/>
        </w:rPr>
        <w:t>Samsung (Moderator)</w:t>
      </w:r>
      <w:r>
        <w:rPr>
          <w:i w:val="0"/>
          <w:iCs w:val="0"/>
          <w:lang w:eastAsia="zh-CN" w:bidi="hi-IN"/>
        </w:rPr>
        <w:t>, RAN1 #117.</w:t>
      </w:r>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155716">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EDITEQUATIONINPLACE"/>
    </wne:keymap>
    <wne:keymap wne:kcmPrimary="0445">
      <wne:macro wne:macroName="MATHTYPECOMMANDS.UILIB.MTCOMMAND_INSERTLEFTNUMBEREDDISPEQN"/>
    </wne:keymap>
    <wne:keymap wne:kcmPrimary="044F">
      <wne:macro wne:macroName="MATHTYPECOMMANDS.UILIB.MTCOMMAND_MATHINPUTCONTROL"/>
    </wne:keymap>
    <wne:keymap wne:kcmPrimary="0451">
      <wne:macro wne:macroName="MATHTYPECOMMANDS.UILIB.MTCOMMAND_INSERTINLINEEQN"/>
    </wne:keymap>
    <wne:keymap wne:kcmPrimary="04DC">
      <wne:macro wne:macroName="MATHTYPECOMMANDS.UILIB.MTCOMMAND_INSERTDISPEQN"/>
    </wne:keymap>
    <wne:keymap wne:kcmPrimary="0551">
      <wne:macro wne:macroName="MATHTYPECOMMANDS.UILIB.MTCOMMAND_INSERTRIGHTNUMBEREDDISPEQN"/>
    </wne:keymap>
    <wne:keymap wne:kcmPrimary="0651">
      <wne:macro wne:macroName="MATHTYPECOMMANDS.UILIB.MTCOMMAND_EDITEQUATIONOPE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01242" w14:textId="77777777" w:rsidR="001E76E0" w:rsidRDefault="001E76E0">
      <w:r>
        <w:separator/>
      </w:r>
    </w:p>
  </w:endnote>
  <w:endnote w:type="continuationSeparator" w:id="0">
    <w:p w14:paraId="304D989D" w14:textId="77777777" w:rsidR="001E76E0" w:rsidRDefault="001E76E0">
      <w:r>
        <w:continuationSeparator/>
      </w:r>
    </w:p>
  </w:endnote>
  <w:endnote w:type="continuationNotice" w:id="1">
    <w:p w14:paraId="7A372D26" w14:textId="77777777" w:rsidR="001E76E0" w:rsidRDefault="001E7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31274" w14:textId="77777777" w:rsidR="001E76E0" w:rsidRDefault="001E76E0">
      <w:r>
        <w:separator/>
      </w:r>
    </w:p>
  </w:footnote>
  <w:footnote w:type="continuationSeparator" w:id="0">
    <w:p w14:paraId="2FB17A2B" w14:textId="77777777" w:rsidR="001E76E0" w:rsidRDefault="001E76E0">
      <w:r>
        <w:continuationSeparator/>
      </w:r>
    </w:p>
  </w:footnote>
  <w:footnote w:type="continuationNotice" w:id="1">
    <w:p w14:paraId="496EFA6D" w14:textId="77777777" w:rsidR="001E76E0" w:rsidRDefault="001E76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D526F"/>
    <w:multiLevelType w:val="hybridMultilevel"/>
    <w:tmpl w:val="48183D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0A0C90"/>
    <w:multiLevelType w:val="hybridMultilevel"/>
    <w:tmpl w:val="D16815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81F9B"/>
    <w:multiLevelType w:val="hybridMultilevel"/>
    <w:tmpl w:val="05061F38"/>
    <w:lvl w:ilvl="0" w:tplc="FFFFFFFF">
      <w:start w:val="8"/>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E891CAB"/>
    <w:multiLevelType w:val="hybridMultilevel"/>
    <w:tmpl w:val="C5445EF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9326F"/>
    <w:multiLevelType w:val="hybridMultilevel"/>
    <w:tmpl w:val="4C8E7076"/>
    <w:lvl w:ilvl="0" w:tplc="A044C9FA">
      <w:start w:val="19"/>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F8662E"/>
    <w:multiLevelType w:val="hybridMultilevel"/>
    <w:tmpl w:val="AF6E8AEC"/>
    <w:lvl w:ilvl="0" w:tplc="FFFFFFFF">
      <w:start w:val="8"/>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EA5C91"/>
    <w:multiLevelType w:val="hybridMultilevel"/>
    <w:tmpl w:val="76507E64"/>
    <w:lvl w:ilvl="0" w:tplc="04090001">
      <w:start w:val="1"/>
      <w:numFmt w:val="bullet"/>
      <w:lvlText w:val=""/>
      <w:lvlJc w:val="left"/>
      <w:pPr>
        <w:ind w:left="720" w:hanging="360"/>
      </w:pPr>
      <w:rPr>
        <w:rFonts w:ascii="Symbol" w:hAnsi="Symbol"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AA06AA"/>
    <w:multiLevelType w:val="hybridMultilevel"/>
    <w:tmpl w:val="44BC53C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CB0151"/>
    <w:multiLevelType w:val="hybridMultilevel"/>
    <w:tmpl w:val="D168150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6"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D55A95"/>
    <w:multiLevelType w:val="hybridMultilevel"/>
    <w:tmpl w:val="05061F38"/>
    <w:lvl w:ilvl="0" w:tplc="8A24244C">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0"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D97864"/>
    <w:multiLevelType w:val="hybridMultilevel"/>
    <w:tmpl w:val="B3602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D92AF2"/>
    <w:multiLevelType w:val="hybridMultilevel"/>
    <w:tmpl w:val="6AB87C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9" w15:restartNumberingAfterBreak="0">
    <w:nsid w:val="5D873C64"/>
    <w:multiLevelType w:val="hybridMultilevel"/>
    <w:tmpl w:val="25C08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492CCF"/>
    <w:multiLevelType w:val="hybridMultilevel"/>
    <w:tmpl w:val="4BD475A8"/>
    <w:lvl w:ilvl="0" w:tplc="FFFFFFFF">
      <w:start w:val="8"/>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2022C7"/>
    <w:multiLevelType w:val="hybridMultilevel"/>
    <w:tmpl w:val="DB6C6892"/>
    <w:lvl w:ilvl="0" w:tplc="0EBA618C">
      <w:start w:val="1"/>
      <w:numFmt w:val="decimal"/>
      <w:lvlText w:val="%1."/>
      <w:lvlJc w:val="left"/>
      <w:pPr>
        <w:ind w:left="720" w:hanging="360"/>
      </w:pPr>
      <w:rPr>
        <w:i w:val="0"/>
        <w:iCs w:val="0"/>
      </w:rPr>
    </w:lvl>
    <w:lvl w:ilvl="1" w:tplc="0E28635E">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9" w15:restartNumberingAfterBreak="0">
    <w:nsid w:val="724B7110"/>
    <w:multiLevelType w:val="hybridMultilevel"/>
    <w:tmpl w:val="A37437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4CB5B1A"/>
    <w:multiLevelType w:val="hybridMultilevel"/>
    <w:tmpl w:val="B9EE9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4D1377"/>
    <w:multiLevelType w:val="hybridMultilevel"/>
    <w:tmpl w:val="C5445EF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787556">
    <w:abstractNumId w:val="17"/>
  </w:num>
  <w:num w:numId="2" w16cid:durableId="1907646442">
    <w:abstractNumId w:val="52"/>
  </w:num>
  <w:num w:numId="3" w16cid:durableId="1227228228">
    <w:abstractNumId w:val="28"/>
  </w:num>
  <w:num w:numId="4" w16cid:durableId="301427716">
    <w:abstractNumId w:val="10"/>
  </w:num>
  <w:num w:numId="5" w16cid:durableId="898832843">
    <w:abstractNumId w:val="2"/>
  </w:num>
  <w:num w:numId="6" w16cid:durableId="598950363">
    <w:abstractNumId w:val="41"/>
  </w:num>
  <w:num w:numId="7" w16cid:durableId="1002783996">
    <w:abstractNumId w:val="3"/>
  </w:num>
  <w:num w:numId="8" w16cid:durableId="1229878210">
    <w:abstractNumId w:val="1"/>
  </w:num>
  <w:num w:numId="9" w16cid:durableId="1062218252">
    <w:abstractNumId w:val="30"/>
  </w:num>
  <w:num w:numId="10" w16cid:durableId="1814252886">
    <w:abstractNumId w:val="53"/>
  </w:num>
  <w:num w:numId="11" w16cid:durableId="1768229946">
    <w:abstractNumId w:val="37"/>
  </w:num>
  <w:num w:numId="12" w16cid:durableId="723799303">
    <w:abstractNumId w:val="29"/>
  </w:num>
  <w:num w:numId="13" w16cid:durableId="641471363">
    <w:abstractNumId w:val="48"/>
  </w:num>
  <w:num w:numId="14" w16cid:durableId="1347947745">
    <w:abstractNumId w:val="25"/>
  </w:num>
  <w:num w:numId="15" w16cid:durableId="287394432">
    <w:abstractNumId w:val="21"/>
  </w:num>
  <w:num w:numId="16" w16cid:durableId="976299476">
    <w:abstractNumId w:val="45"/>
  </w:num>
  <w:num w:numId="17" w16cid:durableId="2124490774">
    <w:abstractNumId w:val="38"/>
  </w:num>
  <w:num w:numId="18" w16cid:durableId="19548635">
    <w:abstractNumId w:val="16"/>
  </w:num>
  <w:num w:numId="19" w16cid:durableId="493646835">
    <w:abstractNumId w:val="7"/>
  </w:num>
  <w:num w:numId="20" w16cid:durableId="775102504">
    <w:abstractNumId w:val="47"/>
  </w:num>
  <w:num w:numId="21" w16cid:durableId="1666470588">
    <w:abstractNumId w:val="43"/>
  </w:num>
  <w:num w:numId="22" w16cid:durableId="1435511527">
    <w:abstractNumId w:val="35"/>
  </w:num>
  <w:num w:numId="23" w16cid:durableId="1832872417">
    <w:abstractNumId w:val="36"/>
  </w:num>
  <w:num w:numId="24" w16cid:durableId="1721514566">
    <w:abstractNumId w:val="5"/>
  </w:num>
  <w:num w:numId="25" w16cid:durableId="19019382">
    <w:abstractNumId w:val="40"/>
  </w:num>
  <w:num w:numId="26" w16cid:durableId="1706833888">
    <w:abstractNumId w:val="27"/>
  </w:num>
  <w:num w:numId="27" w16cid:durableId="288241004">
    <w:abstractNumId w:val="13"/>
  </w:num>
  <w:num w:numId="28" w16cid:durableId="909927566">
    <w:abstractNumId w:val="46"/>
  </w:num>
  <w:num w:numId="29" w16cid:durableId="1771049711">
    <w:abstractNumId w:val="23"/>
  </w:num>
  <w:num w:numId="30" w16cid:durableId="1617102205">
    <w:abstractNumId w:val="26"/>
  </w:num>
  <w:num w:numId="31" w16cid:durableId="439840251">
    <w:abstractNumId w:val="44"/>
  </w:num>
  <w:num w:numId="32" w16cid:durableId="349796624">
    <w:abstractNumId w:val="4"/>
  </w:num>
  <w:num w:numId="33" w16cid:durableId="394863525">
    <w:abstractNumId w:val="9"/>
  </w:num>
  <w:num w:numId="34" w16cid:durableId="400101639">
    <w:abstractNumId w:val="32"/>
  </w:num>
  <w:num w:numId="35" w16cid:durableId="1085494106">
    <w:abstractNumId w:val="22"/>
  </w:num>
  <w:num w:numId="36" w16cid:durableId="1761247103">
    <w:abstractNumId w:val="33"/>
  </w:num>
  <w:num w:numId="37" w16cid:durableId="32653847">
    <w:abstractNumId w:val="15"/>
  </w:num>
  <w:num w:numId="38" w16cid:durableId="2057505330">
    <w:abstractNumId w:val="54"/>
  </w:num>
  <w:num w:numId="39" w16cid:durableId="224951411">
    <w:abstractNumId w:val="11"/>
  </w:num>
  <w:num w:numId="40" w16cid:durableId="1287274009">
    <w:abstractNumId w:val="6"/>
  </w:num>
  <w:num w:numId="41" w16cid:durableId="774861860">
    <w:abstractNumId w:val="42"/>
  </w:num>
  <w:num w:numId="42" w16cid:durableId="2120175736">
    <w:abstractNumId w:val="34"/>
  </w:num>
  <w:num w:numId="43" w16cid:durableId="286738221">
    <w:abstractNumId w:val="39"/>
  </w:num>
  <w:num w:numId="44" w16cid:durableId="1216620111">
    <w:abstractNumId w:val="18"/>
  </w:num>
  <w:num w:numId="45" w16cid:durableId="962614685">
    <w:abstractNumId w:val="8"/>
  </w:num>
  <w:num w:numId="46" w16cid:durableId="1701466983">
    <w:abstractNumId w:val="19"/>
  </w:num>
  <w:num w:numId="47" w16cid:durableId="1100611933">
    <w:abstractNumId w:val="49"/>
  </w:num>
  <w:num w:numId="48" w16cid:durableId="2000425255">
    <w:abstractNumId w:val="31"/>
  </w:num>
  <w:num w:numId="49" w16cid:durableId="1565750255">
    <w:abstractNumId w:val="12"/>
  </w:num>
  <w:num w:numId="50" w16cid:durableId="967931934">
    <w:abstractNumId w:val="1"/>
  </w:num>
  <w:num w:numId="51" w16cid:durableId="1424490525">
    <w:abstractNumId w:val="1"/>
  </w:num>
  <w:num w:numId="52" w16cid:durableId="1391423828">
    <w:abstractNumId w:val="51"/>
  </w:num>
  <w:num w:numId="53" w16cid:durableId="1309943421">
    <w:abstractNumId w:val="14"/>
  </w:num>
  <w:num w:numId="54" w16cid:durableId="1288896555">
    <w:abstractNumId w:val="20"/>
  </w:num>
  <w:num w:numId="55" w16cid:durableId="1124084614">
    <w:abstractNumId w:val="1"/>
  </w:num>
  <w:num w:numId="56" w16cid:durableId="634069016">
    <w:abstractNumId w:val="50"/>
  </w:num>
  <w:num w:numId="57" w16cid:durableId="856426640">
    <w:abstractNumId w:val="24"/>
  </w:num>
  <w:num w:numId="58" w16cid:durableId="2082406598">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3A"/>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361"/>
    <w:rsid w:val="00010CD5"/>
    <w:rsid w:val="00010CF1"/>
    <w:rsid w:val="00010E97"/>
    <w:rsid w:val="00010FD1"/>
    <w:rsid w:val="0001166A"/>
    <w:rsid w:val="00011703"/>
    <w:rsid w:val="00011918"/>
    <w:rsid w:val="00011BEF"/>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5F2D"/>
    <w:rsid w:val="000162B2"/>
    <w:rsid w:val="00016AE8"/>
    <w:rsid w:val="00016DCE"/>
    <w:rsid w:val="00016FF6"/>
    <w:rsid w:val="0001701D"/>
    <w:rsid w:val="0001729B"/>
    <w:rsid w:val="00017309"/>
    <w:rsid w:val="00017509"/>
    <w:rsid w:val="000178B8"/>
    <w:rsid w:val="00020331"/>
    <w:rsid w:val="000203F6"/>
    <w:rsid w:val="000205C1"/>
    <w:rsid w:val="000208B8"/>
    <w:rsid w:val="00020936"/>
    <w:rsid w:val="00020D61"/>
    <w:rsid w:val="0002125A"/>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473"/>
    <w:rsid w:val="000255A1"/>
    <w:rsid w:val="00025880"/>
    <w:rsid w:val="000258DD"/>
    <w:rsid w:val="00025907"/>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796"/>
    <w:rsid w:val="00032A64"/>
    <w:rsid w:val="00032B1F"/>
    <w:rsid w:val="00033076"/>
    <w:rsid w:val="00033220"/>
    <w:rsid w:val="000334D2"/>
    <w:rsid w:val="00033834"/>
    <w:rsid w:val="00033A55"/>
    <w:rsid w:val="00033AE8"/>
    <w:rsid w:val="00033E5C"/>
    <w:rsid w:val="00033EC5"/>
    <w:rsid w:val="000341E7"/>
    <w:rsid w:val="00034368"/>
    <w:rsid w:val="0003459B"/>
    <w:rsid w:val="000348D8"/>
    <w:rsid w:val="00034913"/>
    <w:rsid w:val="000349B7"/>
    <w:rsid w:val="00034DC2"/>
    <w:rsid w:val="000350B6"/>
    <w:rsid w:val="000351E0"/>
    <w:rsid w:val="0003540B"/>
    <w:rsid w:val="000356E1"/>
    <w:rsid w:val="00035958"/>
    <w:rsid w:val="00035CAB"/>
    <w:rsid w:val="00035D87"/>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881"/>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5C"/>
    <w:rsid w:val="00046F9A"/>
    <w:rsid w:val="0004708F"/>
    <w:rsid w:val="0004713D"/>
    <w:rsid w:val="000472F3"/>
    <w:rsid w:val="00047336"/>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1D0"/>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0BE"/>
    <w:rsid w:val="00060586"/>
    <w:rsid w:val="00060873"/>
    <w:rsid w:val="00060E7D"/>
    <w:rsid w:val="00060FDB"/>
    <w:rsid w:val="00061008"/>
    <w:rsid w:val="000612C5"/>
    <w:rsid w:val="00061E34"/>
    <w:rsid w:val="00062026"/>
    <w:rsid w:val="000621A9"/>
    <w:rsid w:val="0006263A"/>
    <w:rsid w:val="000626B0"/>
    <w:rsid w:val="000626CF"/>
    <w:rsid w:val="00062753"/>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4DE5"/>
    <w:rsid w:val="0006523A"/>
    <w:rsid w:val="0006549C"/>
    <w:rsid w:val="00065D64"/>
    <w:rsid w:val="000663FC"/>
    <w:rsid w:val="000667D1"/>
    <w:rsid w:val="00066E05"/>
    <w:rsid w:val="00066FC0"/>
    <w:rsid w:val="00067066"/>
    <w:rsid w:val="00067087"/>
    <w:rsid w:val="000671F8"/>
    <w:rsid w:val="00067200"/>
    <w:rsid w:val="0006739D"/>
    <w:rsid w:val="00067409"/>
    <w:rsid w:val="00067436"/>
    <w:rsid w:val="000674DD"/>
    <w:rsid w:val="0006777C"/>
    <w:rsid w:val="00067824"/>
    <w:rsid w:val="00067921"/>
    <w:rsid w:val="00067A25"/>
    <w:rsid w:val="00067FE2"/>
    <w:rsid w:val="00070378"/>
    <w:rsid w:val="00070434"/>
    <w:rsid w:val="000709C2"/>
    <w:rsid w:val="00070E4C"/>
    <w:rsid w:val="0007118F"/>
    <w:rsid w:val="000715BD"/>
    <w:rsid w:val="000716DB"/>
    <w:rsid w:val="000716FB"/>
    <w:rsid w:val="00071D47"/>
    <w:rsid w:val="00071E9B"/>
    <w:rsid w:val="000721FD"/>
    <w:rsid w:val="000725C2"/>
    <w:rsid w:val="00072E75"/>
    <w:rsid w:val="00072EFA"/>
    <w:rsid w:val="000732BB"/>
    <w:rsid w:val="000735C0"/>
    <w:rsid w:val="00073785"/>
    <w:rsid w:val="00074375"/>
    <w:rsid w:val="000743A0"/>
    <w:rsid w:val="00074668"/>
    <w:rsid w:val="00074BBA"/>
    <w:rsid w:val="00074BF5"/>
    <w:rsid w:val="000752CD"/>
    <w:rsid w:val="00075530"/>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213"/>
    <w:rsid w:val="00083322"/>
    <w:rsid w:val="00083391"/>
    <w:rsid w:val="0008376E"/>
    <w:rsid w:val="00083788"/>
    <w:rsid w:val="000839CE"/>
    <w:rsid w:val="00083EBD"/>
    <w:rsid w:val="00084255"/>
    <w:rsid w:val="00084489"/>
    <w:rsid w:val="0008481B"/>
    <w:rsid w:val="000848E5"/>
    <w:rsid w:val="00084FAC"/>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DC4"/>
    <w:rsid w:val="00090E2A"/>
    <w:rsid w:val="00091714"/>
    <w:rsid w:val="00091768"/>
    <w:rsid w:val="00091C08"/>
    <w:rsid w:val="0009213F"/>
    <w:rsid w:val="000921E3"/>
    <w:rsid w:val="000922A1"/>
    <w:rsid w:val="00092334"/>
    <w:rsid w:val="0009254B"/>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79E"/>
    <w:rsid w:val="000979F0"/>
    <w:rsid w:val="00097A74"/>
    <w:rsid w:val="00097AE8"/>
    <w:rsid w:val="00097C6B"/>
    <w:rsid w:val="000A02DC"/>
    <w:rsid w:val="000A07C1"/>
    <w:rsid w:val="000A0CA1"/>
    <w:rsid w:val="000A0E99"/>
    <w:rsid w:val="000A10D0"/>
    <w:rsid w:val="000A18A8"/>
    <w:rsid w:val="000A18AA"/>
    <w:rsid w:val="000A1995"/>
    <w:rsid w:val="000A1AD3"/>
    <w:rsid w:val="000A1B13"/>
    <w:rsid w:val="000A1D49"/>
    <w:rsid w:val="000A1EDD"/>
    <w:rsid w:val="000A2070"/>
    <w:rsid w:val="000A23B7"/>
    <w:rsid w:val="000A29E6"/>
    <w:rsid w:val="000A2BAA"/>
    <w:rsid w:val="000A2D70"/>
    <w:rsid w:val="000A310F"/>
    <w:rsid w:val="000A336F"/>
    <w:rsid w:val="000A34D8"/>
    <w:rsid w:val="000A3A3A"/>
    <w:rsid w:val="000A3ACB"/>
    <w:rsid w:val="000A4492"/>
    <w:rsid w:val="000A47AC"/>
    <w:rsid w:val="000A49DE"/>
    <w:rsid w:val="000A4B74"/>
    <w:rsid w:val="000A4C65"/>
    <w:rsid w:val="000A52B9"/>
    <w:rsid w:val="000A54DF"/>
    <w:rsid w:val="000A5618"/>
    <w:rsid w:val="000A5AE2"/>
    <w:rsid w:val="000A61CB"/>
    <w:rsid w:val="000A64B8"/>
    <w:rsid w:val="000A663B"/>
    <w:rsid w:val="000A6788"/>
    <w:rsid w:val="000A6818"/>
    <w:rsid w:val="000A6AC6"/>
    <w:rsid w:val="000A6CFE"/>
    <w:rsid w:val="000A6E10"/>
    <w:rsid w:val="000A6E8D"/>
    <w:rsid w:val="000A6FDD"/>
    <w:rsid w:val="000A70E3"/>
    <w:rsid w:val="000A7B07"/>
    <w:rsid w:val="000A7C88"/>
    <w:rsid w:val="000A7E17"/>
    <w:rsid w:val="000B016D"/>
    <w:rsid w:val="000B02C2"/>
    <w:rsid w:val="000B0352"/>
    <w:rsid w:val="000B060C"/>
    <w:rsid w:val="000B081C"/>
    <w:rsid w:val="000B0D29"/>
    <w:rsid w:val="000B0F92"/>
    <w:rsid w:val="000B10AB"/>
    <w:rsid w:val="000B12C1"/>
    <w:rsid w:val="000B17A1"/>
    <w:rsid w:val="000B1CD3"/>
    <w:rsid w:val="000B20AF"/>
    <w:rsid w:val="000B2382"/>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8FE"/>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A12"/>
    <w:rsid w:val="000C3EB8"/>
    <w:rsid w:val="000C3F16"/>
    <w:rsid w:val="000C4389"/>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404"/>
    <w:rsid w:val="000C75D2"/>
    <w:rsid w:val="000C7A42"/>
    <w:rsid w:val="000C7C3E"/>
    <w:rsid w:val="000D037E"/>
    <w:rsid w:val="000D063F"/>
    <w:rsid w:val="000D09B6"/>
    <w:rsid w:val="000D0A0F"/>
    <w:rsid w:val="000D0AB8"/>
    <w:rsid w:val="000D0BCC"/>
    <w:rsid w:val="000D0ED4"/>
    <w:rsid w:val="000D0F9A"/>
    <w:rsid w:val="000D148D"/>
    <w:rsid w:val="000D14D0"/>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8BF"/>
    <w:rsid w:val="000D3A6C"/>
    <w:rsid w:val="000D4324"/>
    <w:rsid w:val="000D46EE"/>
    <w:rsid w:val="000D4ABD"/>
    <w:rsid w:val="000D4B2E"/>
    <w:rsid w:val="000D4DE6"/>
    <w:rsid w:val="000D4DFF"/>
    <w:rsid w:val="000D514E"/>
    <w:rsid w:val="000D5428"/>
    <w:rsid w:val="000D55EA"/>
    <w:rsid w:val="000D560A"/>
    <w:rsid w:val="000D5711"/>
    <w:rsid w:val="000D5999"/>
    <w:rsid w:val="000D59D6"/>
    <w:rsid w:val="000D5AB0"/>
    <w:rsid w:val="000D5AD1"/>
    <w:rsid w:val="000D5C0C"/>
    <w:rsid w:val="000D5E4D"/>
    <w:rsid w:val="000D5F11"/>
    <w:rsid w:val="000D60C8"/>
    <w:rsid w:val="000D697E"/>
    <w:rsid w:val="000D6B62"/>
    <w:rsid w:val="000D6E8E"/>
    <w:rsid w:val="000D6E96"/>
    <w:rsid w:val="000D7268"/>
    <w:rsid w:val="000D729D"/>
    <w:rsid w:val="000D74D7"/>
    <w:rsid w:val="000D75CC"/>
    <w:rsid w:val="000D7783"/>
    <w:rsid w:val="000D79CA"/>
    <w:rsid w:val="000D7A1D"/>
    <w:rsid w:val="000D7A4D"/>
    <w:rsid w:val="000D7C7C"/>
    <w:rsid w:val="000D7EF2"/>
    <w:rsid w:val="000E011D"/>
    <w:rsid w:val="000E054B"/>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AA2"/>
    <w:rsid w:val="000E4C9B"/>
    <w:rsid w:val="000E4CF5"/>
    <w:rsid w:val="000E4D01"/>
    <w:rsid w:val="000E5007"/>
    <w:rsid w:val="000E5830"/>
    <w:rsid w:val="000E5C4E"/>
    <w:rsid w:val="000E5EF7"/>
    <w:rsid w:val="000E6231"/>
    <w:rsid w:val="000E633D"/>
    <w:rsid w:val="000E6355"/>
    <w:rsid w:val="000E65A7"/>
    <w:rsid w:val="000E6635"/>
    <w:rsid w:val="000E6F62"/>
    <w:rsid w:val="000E7535"/>
    <w:rsid w:val="000E7655"/>
    <w:rsid w:val="000E7D68"/>
    <w:rsid w:val="000E7F51"/>
    <w:rsid w:val="000F00D8"/>
    <w:rsid w:val="000F036B"/>
    <w:rsid w:val="000F04CE"/>
    <w:rsid w:val="000F06D8"/>
    <w:rsid w:val="000F07F0"/>
    <w:rsid w:val="000F095B"/>
    <w:rsid w:val="000F0E80"/>
    <w:rsid w:val="000F1287"/>
    <w:rsid w:val="000F13C4"/>
    <w:rsid w:val="000F13D7"/>
    <w:rsid w:val="000F141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4FFF"/>
    <w:rsid w:val="000F50C5"/>
    <w:rsid w:val="000F51C6"/>
    <w:rsid w:val="000F52FB"/>
    <w:rsid w:val="000F5350"/>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56"/>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B82"/>
    <w:rsid w:val="00115D19"/>
    <w:rsid w:val="001163ED"/>
    <w:rsid w:val="0011677E"/>
    <w:rsid w:val="00116C09"/>
    <w:rsid w:val="00116E5F"/>
    <w:rsid w:val="00116EBA"/>
    <w:rsid w:val="00116F5E"/>
    <w:rsid w:val="00117617"/>
    <w:rsid w:val="00117957"/>
    <w:rsid w:val="00117B90"/>
    <w:rsid w:val="0012013E"/>
    <w:rsid w:val="0012018E"/>
    <w:rsid w:val="0012022B"/>
    <w:rsid w:val="001202BC"/>
    <w:rsid w:val="001203DB"/>
    <w:rsid w:val="001204C3"/>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2EF9"/>
    <w:rsid w:val="00123236"/>
    <w:rsid w:val="0012343D"/>
    <w:rsid w:val="0012345C"/>
    <w:rsid w:val="001235C4"/>
    <w:rsid w:val="001237E9"/>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6FE"/>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E78"/>
    <w:rsid w:val="00143F70"/>
    <w:rsid w:val="00143FFE"/>
    <w:rsid w:val="001445AA"/>
    <w:rsid w:val="0014471E"/>
    <w:rsid w:val="0014491B"/>
    <w:rsid w:val="00144B3F"/>
    <w:rsid w:val="00144E04"/>
    <w:rsid w:val="001454C4"/>
    <w:rsid w:val="00145CE1"/>
    <w:rsid w:val="00145D7C"/>
    <w:rsid w:val="00146129"/>
    <w:rsid w:val="0014624C"/>
    <w:rsid w:val="00146377"/>
    <w:rsid w:val="0014652F"/>
    <w:rsid w:val="001466F4"/>
    <w:rsid w:val="001469D3"/>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1E9"/>
    <w:rsid w:val="0015438E"/>
    <w:rsid w:val="001544AB"/>
    <w:rsid w:val="00154620"/>
    <w:rsid w:val="00154A24"/>
    <w:rsid w:val="00154A80"/>
    <w:rsid w:val="00154AA8"/>
    <w:rsid w:val="00154B50"/>
    <w:rsid w:val="00154E96"/>
    <w:rsid w:val="00154F3A"/>
    <w:rsid w:val="00155716"/>
    <w:rsid w:val="001557FB"/>
    <w:rsid w:val="00155987"/>
    <w:rsid w:val="00155CB4"/>
    <w:rsid w:val="00155CB8"/>
    <w:rsid w:val="00155F7A"/>
    <w:rsid w:val="00156260"/>
    <w:rsid w:val="0015674F"/>
    <w:rsid w:val="00157243"/>
    <w:rsid w:val="00157654"/>
    <w:rsid w:val="00157E6D"/>
    <w:rsid w:val="0016019C"/>
    <w:rsid w:val="00160674"/>
    <w:rsid w:val="00160737"/>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F06"/>
    <w:rsid w:val="0016634F"/>
    <w:rsid w:val="001669F9"/>
    <w:rsid w:val="0016700E"/>
    <w:rsid w:val="0016711A"/>
    <w:rsid w:val="00167531"/>
    <w:rsid w:val="0016764C"/>
    <w:rsid w:val="00167709"/>
    <w:rsid w:val="00167713"/>
    <w:rsid w:val="00170397"/>
    <w:rsid w:val="001706E4"/>
    <w:rsid w:val="001708D0"/>
    <w:rsid w:val="00170D83"/>
    <w:rsid w:val="001713D1"/>
    <w:rsid w:val="00171423"/>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40C"/>
    <w:rsid w:val="001746C1"/>
    <w:rsid w:val="00174A58"/>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66E"/>
    <w:rsid w:val="00177711"/>
    <w:rsid w:val="0017790D"/>
    <w:rsid w:val="00177916"/>
    <w:rsid w:val="001779D8"/>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5F"/>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B59"/>
    <w:rsid w:val="00186F16"/>
    <w:rsid w:val="0018748B"/>
    <w:rsid w:val="0018767B"/>
    <w:rsid w:val="00187877"/>
    <w:rsid w:val="00187CBC"/>
    <w:rsid w:val="00190187"/>
    <w:rsid w:val="00190307"/>
    <w:rsid w:val="0019051A"/>
    <w:rsid w:val="00190731"/>
    <w:rsid w:val="00190927"/>
    <w:rsid w:val="00190AFC"/>
    <w:rsid w:val="00190BD5"/>
    <w:rsid w:val="00190FEB"/>
    <w:rsid w:val="001912D1"/>
    <w:rsid w:val="00191727"/>
    <w:rsid w:val="00191830"/>
    <w:rsid w:val="00191A2B"/>
    <w:rsid w:val="00191DA4"/>
    <w:rsid w:val="00191EBF"/>
    <w:rsid w:val="001925E5"/>
    <w:rsid w:val="00192C91"/>
    <w:rsid w:val="00192D98"/>
    <w:rsid w:val="00193944"/>
    <w:rsid w:val="00193987"/>
    <w:rsid w:val="00194465"/>
    <w:rsid w:val="00194A69"/>
    <w:rsid w:val="00194EE4"/>
    <w:rsid w:val="00194FBD"/>
    <w:rsid w:val="0019573B"/>
    <w:rsid w:val="0019592C"/>
    <w:rsid w:val="00195B9A"/>
    <w:rsid w:val="00195F47"/>
    <w:rsid w:val="00196085"/>
    <w:rsid w:val="00196228"/>
    <w:rsid w:val="001967F7"/>
    <w:rsid w:val="00196A48"/>
    <w:rsid w:val="00196B90"/>
    <w:rsid w:val="00196BF5"/>
    <w:rsid w:val="00196FF4"/>
    <w:rsid w:val="00197345"/>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B6A"/>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92B"/>
    <w:rsid w:val="001B1F17"/>
    <w:rsid w:val="001B1F29"/>
    <w:rsid w:val="001B2055"/>
    <w:rsid w:val="001B2085"/>
    <w:rsid w:val="001B208E"/>
    <w:rsid w:val="001B26EE"/>
    <w:rsid w:val="001B2993"/>
    <w:rsid w:val="001B2E71"/>
    <w:rsid w:val="001B337E"/>
    <w:rsid w:val="001B338B"/>
    <w:rsid w:val="001B345B"/>
    <w:rsid w:val="001B3754"/>
    <w:rsid w:val="001B3FD9"/>
    <w:rsid w:val="001B4645"/>
    <w:rsid w:val="001B46A1"/>
    <w:rsid w:val="001B488A"/>
    <w:rsid w:val="001B4B37"/>
    <w:rsid w:val="001B5021"/>
    <w:rsid w:val="001B51F0"/>
    <w:rsid w:val="001B5250"/>
    <w:rsid w:val="001B5332"/>
    <w:rsid w:val="001B53B3"/>
    <w:rsid w:val="001B54E9"/>
    <w:rsid w:val="001B5F67"/>
    <w:rsid w:val="001B62E0"/>
    <w:rsid w:val="001B6488"/>
    <w:rsid w:val="001B6619"/>
    <w:rsid w:val="001B69A2"/>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2FAE"/>
    <w:rsid w:val="001C3474"/>
    <w:rsid w:val="001C3DC6"/>
    <w:rsid w:val="001C3EAD"/>
    <w:rsid w:val="001C3EAE"/>
    <w:rsid w:val="001C4493"/>
    <w:rsid w:val="001C459F"/>
    <w:rsid w:val="001C4F5F"/>
    <w:rsid w:val="001C518A"/>
    <w:rsid w:val="001C5594"/>
    <w:rsid w:val="001C55B0"/>
    <w:rsid w:val="001C589B"/>
    <w:rsid w:val="001C58A6"/>
    <w:rsid w:val="001C5B75"/>
    <w:rsid w:val="001C5C5B"/>
    <w:rsid w:val="001C5F88"/>
    <w:rsid w:val="001C5FCC"/>
    <w:rsid w:val="001C619C"/>
    <w:rsid w:val="001C620A"/>
    <w:rsid w:val="001C6659"/>
    <w:rsid w:val="001C6AA5"/>
    <w:rsid w:val="001C6C62"/>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96"/>
    <w:rsid w:val="001E69AD"/>
    <w:rsid w:val="001E6A26"/>
    <w:rsid w:val="001E6C1B"/>
    <w:rsid w:val="001E6DE6"/>
    <w:rsid w:val="001E6F14"/>
    <w:rsid w:val="001E6FB8"/>
    <w:rsid w:val="001E719A"/>
    <w:rsid w:val="001E750C"/>
    <w:rsid w:val="001E7632"/>
    <w:rsid w:val="001E76E0"/>
    <w:rsid w:val="001E7922"/>
    <w:rsid w:val="001E7AFE"/>
    <w:rsid w:val="001F0546"/>
    <w:rsid w:val="001F0D94"/>
    <w:rsid w:val="001F0DDF"/>
    <w:rsid w:val="001F1132"/>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365"/>
    <w:rsid w:val="001F45E8"/>
    <w:rsid w:val="001F4AE1"/>
    <w:rsid w:val="001F4CB5"/>
    <w:rsid w:val="001F4E57"/>
    <w:rsid w:val="001F53A2"/>
    <w:rsid w:val="001F56C4"/>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B5F"/>
    <w:rsid w:val="001F7DD6"/>
    <w:rsid w:val="001F7E93"/>
    <w:rsid w:val="001F7FCF"/>
    <w:rsid w:val="0020001D"/>
    <w:rsid w:val="002000F2"/>
    <w:rsid w:val="002000FC"/>
    <w:rsid w:val="0020020C"/>
    <w:rsid w:val="00200A92"/>
    <w:rsid w:val="00200BF9"/>
    <w:rsid w:val="0020176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5D2"/>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2FE"/>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475"/>
    <w:rsid w:val="002165F9"/>
    <w:rsid w:val="00216685"/>
    <w:rsid w:val="00216B17"/>
    <w:rsid w:val="00216BBF"/>
    <w:rsid w:val="00217135"/>
    <w:rsid w:val="0021737B"/>
    <w:rsid w:val="00217401"/>
    <w:rsid w:val="0021745E"/>
    <w:rsid w:val="002175FC"/>
    <w:rsid w:val="002177AC"/>
    <w:rsid w:val="002178BA"/>
    <w:rsid w:val="0021795F"/>
    <w:rsid w:val="00217A8F"/>
    <w:rsid w:val="00217AC2"/>
    <w:rsid w:val="00217CE8"/>
    <w:rsid w:val="00217D4E"/>
    <w:rsid w:val="00217F1F"/>
    <w:rsid w:val="002202EC"/>
    <w:rsid w:val="00220403"/>
    <w:rsid w:val="00220456"/>
    <w:rsid w:val="002204ED"/>
    <w:rsid w:val="00220867"/>
    <w:rsid w:val="00220AA0"/>
    <w:rsid w:val="00220E92"/>
    <w:rsid w:val="0022100B"/>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101D"/>
    <w:rsid w:val="00231234"/>
    <w:rsid w:val="00231313"/>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81"/>
    <w:rsid w:val="002349C5"/>
    <w:rsid w:val="00235581"/>
    <w:rsid w:val="00235698"/>
    <w:rsid w:val="00235724"/>
    <w:rsid w:val="0023598D"/>
    <w:rsid w:val="00235E85"/>
    <w:rsid w:val="002361D3"/>
    <w:rsid w:val="00236448"/>
    <w:rsid w:val="002364BD"/>
    <w:rsid w:val="00236786"/>
    <w:rsid w:val="00236EB2"/>
    <w:rsid w:val="00236F55"/>
    <w:rsid w:val="00236F71"/>
    <w:rsid w:val="00237189"/>
    <w:rsid w:val="0023729A"/>
    <w:rsid w:val="002373FC"/>
    <w:rsid w:val="0023768D"/>
    <w:rsid w:val="0023776F"/>
    <w:rsid w:val="0023798F"/>
    <w:rsid w:val="00237C6F"/>
    <w:rsid w:val="00237D22"/>
    <w:rsid w:val="0024079F"/>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D24"/>
    <w:rsid w:val="00245492"/>
    <w:rsid w:val="00245A41"/>
    <w:rsid w:val="00245B3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6A3"/>
    <w:rsid w:val="00251929"/>
    <w:rsid w:val="00251DD7"/>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3EF3"/>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3D2"/>
    <w:rsid w:val="0026179E"/>
    <w:rsid w:val="00261ADF"/>
    <w:rsid w:val="00261D05"/>
    <w:rsid w:val="00261FF8"/>
    <w:rsid w:val="002623AC"/>
    <w:rsid w:val="0026279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CFE"/>
    <w:rsid w:val="00266E14"/>
    <w:rsid w:val="0026716C"/>
    <w:rsid w:val="0026772E"/>
    <w:rsid w:val="00267825"/>
    <w:rsid w:val="00267A30"/>
    <w:rsid w:val="00267CFE"/>
    <w:rsid w:val="00267D7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5FC"/>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9A7"/>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1C79"/>
    <w:rsid w:val="002923C3"/>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17"/>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A"/>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635"/>
    <w:rsid w:val="002A7A6A"/>
    <w:rsid w:val="002A7AB4"/>
    <w:rsid w:val="002A7B72"/>
    <w:rsid w:val="002A7E8B"/>
    <w:rsid w:val="002B00A6"/>
    <w:rsid w:val="002B05B2"/>
    <w:rsid w:val="002B06A4"/>
    <w:rsid w:val="002B0740"/>
    <w:rsid w:val="002B07BF"/>
    <w:rsid w:val="002B0805"/>
    <w:rsid w:val="002B0C99"/>
    <w:rsid w:val="002B0EDA"/>
    <w:rsid w:val="002B10F9"/>
    <w:rsid w:val="002B112E"/>
    <w:rsid w:val="002B151A"/>
    <w:rsid w:val="002B1563"/>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5D8"/>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1FD5"/>
    <w:rsid w:val="002C203A"/>
    <w:rsid w:val="002C273B"/>
    <w:rsid w:val="002C27F3"/>
    <w:rsid w:val="002C2921"/>
    <w:rsid w:val="002C2B30"/>
    <w:rsid w:val="002C2E8A"/>
    <w:rsid w:val="002C2FCD"/>
    <w:rsid w:val="002C3216"/>
    <w:rsid w:val="002C34B5"/>
    <w:rsid w:val="002C36D3"/>
    <w:rsid w:val="002C383E"/>
    <w:rsid w:val="002C3AE4"/>
    <w:rsid w:val="002C3B99"/>
    <w:rsid w:val="002C3C99"/>
    <w:rsid w:val="002C3E89"/>
    <w:rsid w:val="002C3F07"/>
    <w:rsid w:val="002C3FF2"/>
    <w:rsid w:val="002C4110"/>
    <w:rsid w:val="002C44BB"/>
    <w:rsid w:val="002C44DB"/>
    <w:rsid w:val="002C47BD"/>
    <w:rsid w:val="002C4823"/>
    <w:rsid w:val="002C4FAC"/>
    <w:rsid w:val="002C51A0"/>
    <w:rsid w:val="002C5533"/>
    <w:rsid w:val="002C5620"/>
    <w:rsid w:val="002C56FB"/>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7A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C69"/>
    <w:rsid w:val="002D745A"/>
    <w:rsid w:val="002D772F"/>
    <w:rsid w:val="002E018E"/>
    <w:rsid w:val="002E04F0"/>
    <w:rsid w:val="002E0864"/>
    <w:rsid w:val="002E0A48"/>
    <w:rsid w:val="002E0BC4"/>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6F1B"/>
    <w:rsid w:val="002E7321"/>
    <w:rsid w:val="002E7840"/>
    <w:rsid w:val="002E7894"/>
    <w:rsid w:val="002E7D7C"/>
    <w:rsid w:val="002E7F81"/>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52E"/>
    <w:rsid w:val="002F2AE0"/>
    <w:rsid w:val="002F2CCA"/>
    <w:rsid w:val="002F2DC1"/>
    <w:rsid w:val="002F3325"/>
    <w:rsid w:val="002F35D0"/>
    <w:rsid w:val="002F363D"/>
    <w:rsid w:val="002F3F16"/>
    <w:rsid w:val="002F413F"/>
    <w:rsid w:val="002F416E"/>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A8"/>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69"/>
    <w:rsid w:val="00303FB7"/>
    <w:rsid w:val="00304289"/>
    <w:rsid w:val="003044E7"/>
    <w:rsid w:val="00304549"/>
    <w:rsid w:val="0030469C"/>
    <w:rsid w:val="00304AC5"/>
    <w:rsid w:val="00304FCA"/>
    <w:rsid w:val="00305E8E"/>
    <w:rsid w:val="003062FA"/>
    <w:rsid w:val="003065FB"/>
    <w:rsid w:val="0030663B"/>
    <w:rsid w:val="0030671D"/>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6F41"/>
    <w:rsid w:val="00317050"/>
    <w:rsid w:val="003172FB"/>
    <w:rsid w:val="00317854"/>
    <w:rsid w:val="00317884"/>
    <w:rsid w:val="003179F7"/>
    <w:rsid w:val="00317A42"/>
    <w:rsid w:val="003200D5"/>
    <w:rsid w:val="003204B2"/>
    <w:rsid w:val="00320B1B"/>
    <w:rsid w:val="00320B3B"/>
    <w:rsid w:val="0032161D"/>
    <w:rsid w:val="0032172E"/>
    <w:rsid w:val="00321822"/>
    <w:rsid w:val="00321B02"/>
    <w:rsid w:val="00321B15"/>
    <w:rsid w:val="00321D6A"/>
    <w:rsid w:val="00321D74"/>
    <w:rsid w:val="00322087"/>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59"/>
    <w:rsid w:val="00330DE8"/>
    <w:rsid w:val="00331029"/>
    <w:rsid w:val="00331BCC"/>
    <w:rsid w:val="00331CD3"/>
    <w:rsid w:val="00332158"/>
    <w:rsid w:val="003321AB"/>
    <w:rsid w:val="003321C3"/>
    <w:rsid w:val="00332202"/>
    <w:rsid w:val="0033265F"/>
    <w:rsid w:val="00332962"/>
    <w:rsid w:val="00332A33"/>
    <w:rsid w:val="00332B7D"/>
    <w:rsid w:val="00333238"/>
    <w:rsid w:val="0033392F"/>
    <w:rsid w:val="00334815"/>
    <w:rsid w:val="003349CA"/>
    <w:rsid w:val="00335097"/>
    <w:rsid w:val="00335250"/>
    <w:rsid w:val="0033592C"/>
    <w:rsid w:val="00335B4D"/>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44"/>
    <w:rsid w:val="0034097A"/>
    <w:rsid w:val="00340BE6"/>
    <w:rsid w:val="00340E16"/>
    <w:rsid w:val="00340E58"/>
    <w:rsid w:val="00341087"/>
    <w:rsid w:val="0034119A"/>
    <w:rsid w:val="00341425"/>
    <w:rsid w:val="003418C5"/>
    <w:rsid w:val="00341CDF"/>
    <w:rsid w:val="00342317"/>
    <w:rsid w:val="0034243C"/>
    <w:rsid w:val="0034246D"/>
    <w:rsid w:val="003426DE"/>
    <w:rsid w:val="00342925"/>
    <w:rsid w:val="0034305B"/>
    <w:rsid w:val="003430E0"/>
    <w:rsid w:val="00343752"/>
    <w:rsid w:val="0034388C"/>
    <w:rsid w:val="00343C24"/>
    <w:rsid w:val="00343F02"/>
    <w:rsid w:val="00344118"/>
    <w:rsid w:val="00344725"/>
    <w:rsid w:val="003447B7"/>
    <w:rsid w:val="00344898"/>
    <w:rsid w:val="00344C47"/>
    <w:rsid w:val="0034511B"/>
    <w:rsid w:val="00345C58"/>
    <w:rsid w:val="003465DB"/>
    <w:rsid w:val="00346D6F"/>
    <w:rsid w:val="00346EA4"/>
    <w:rsid w:val="0034700E"/>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BA9"/>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AFD"/>
    <w:rsid w:val="00362C1B"/>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D96"/>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1E55"/>
    <w:rsid w:val="003821E7"/>
    <w:rsid w:val="00382238"/>
    <w:rsid w:val="0038232C"/>
    <w:rsid w:val="00382374"/>
    <w:rsid w:val="0038242A"/>
    <w:rsid w:val="00382903"/>
    <w:rsid w:val="00382920"/>
    <w:rsid w:val="00382A9B"/>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2"/>
    <w:rsid w:val="00387675"/>
    <w:rsid w:val="00387771"/>
    <w:rsid w:val="00387854"/>
    <w:rsid w:val="00387A2A"/>
    <w:rsid w:val="00387B2B"/>
    <w:rsid w:val="00387D1D"/>
    <w:rsid w:val="003902E5"/>
    <w:rsid w:val="003904B1"/>
    <w:rsid w:val="003907D2"/>
    <w:rsid w:val="00390B8F"/>
    <w:rsid w:val="00390B9A"/>
    <w:rsid w:val="00390C56"/>
    <w:rsid w:val="0039122C"/>
    <w:rsid w:val="0039124D"/>
    <w:rsid w:val="003914C2"/>
    <w:rsid w:val="00391A92"/>
    <w:rsid w:val="00392484"/>
    <w:rsid w:val="0039262A"/>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D7"/>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84"/>
    <w:rsid w:val="003B4BCD"/>
    <w:rsid w:val="003B4C26"/>
    <w:rsid w:val="003B4FC5"/>
    <w:rsid w:val="003B5134"/>
    <w:rsid w:val="003B570F"/>
    <w:rsid w:val="003B59E1"/>
    <w:rsid w:val="003B5B38"/>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9B3"/>
    <w:rsid w:val="003C1ADF"/>
    <w:rsid w:val="003C1EC9"/>
    <w:rsid w:val="003C226A"/>
    <w:rsid w:val="003C270B"/>
    <w:rsid w:val="003C29ED"/>
    <w:rsid w:val="003C2C91"/>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31E"/>
    <w:rsid w:val="003C6580"/>
    <w:rsid w:val="003C6E76"/>
    <w:rsid w:val="003C728E"/>
    <w:rsid w:val="003C730B"/>
    <w:rsid w:val="003C7459"/>
    <w:rsid w:val="003C75E4"/>
    <w:rsid w:val="003C7728"/>
    <w:rsid w:val="003C78C0"/>
    <w:rsid w:val="003C79A4"/>
    <w:rsid w:val="003D058E"/>
    <w:rsid w:val="003D0726"/>
    <w:rsid w:val="003D09DA"/>
    <w:rsid w:val="003D0A97"/>
    <w:rsid w:val="003D0B50"/>
    <w:rsid w:val="003D0CCB"/>
    <w:rsid w:val="003D0D74"/>
    <w:rsid w:val="003D0D75"/>
    <w:rsid w:val="003D0E68"/>
    <w:rsid w:val="003D111A"/>
    <w:rsid w:val="003D16A2"/>
    <w:rsid w:val="003D18C4"/>
    <w:rsid w:val="003D1C8A"/>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4FCE"/>
    <w:rsid w:val="003D5083"/>
    <w:rsid w:val="003D50AE"/>
    <w:rsid w:val="003D5176"/>
    <w:rsid w:val="003D52A8"/>
    <w:rsid w:val="003D5717"/>
    <w:rsid w:val="003D583C"/>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AE9"/>
    <w:rsid w:val="003E0CE4"/>
    <w:rsid w:val="003E0F2A"/>
    <w:rsid w:val="003E1304"/>
    <w:rsid w:val="003E149E"/>
    <w:rsid w:val="003E1658"/>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90F"/>
    <w:rsid w:val="003E3C5B"/>
    <w:rsid w:val="003E3D11"/>
    <w:rsid w:val="003E40C9"/>
    <w:rsid w:val="003E4155"/>
    <w:rsid w:val="003E43E9"/>
    <w:rsid w:val="003E4CDB"/>
    <w:rsid w:val="003E52EB"/>
    <w:rsid w:val="003E5320"/>
    <w:rsid w:val="003E61AF"/>
    <w:rsid w:val="003E6592"/>
    <w:rsid w:val="003E6928"/>
    <w:rsid w:val="003E6BFD"/>
    <w:rsid w:val="003E6D14"/>
    <w:rsid w:val="003E703E"/>
    <w:rsid w:val="003E70AF"/>
    <w:rsid w:val="003E73BC"/>
    <w:rsid w:val="003E7A07"/>
    <w:rsid w:val="003F0656"/>
    <w:rsid w:val="003F0905"/>
    <w:rsid w:val="003F0D71"/>
    <w:rsid w:val="003F0E7C"/>
    <w:rsid w:val="003F1438"/>
    <w:rsid w:val="003F16E1"/>
    <w:rsid w:val="003F1710"/>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B61"/>
    <w:rsid w:val="003F6C7B"/>
    <w:rsid w:val="003F6E02"/>
    <w:rsid w:val="003F6ECB"/>
    <w:rsid w:val="003F6F1A"/>
    <w:rsid w:val="003F73A0"/>
    <w:rsid w:val="003F75DD"/>
    <w:rsid w:val="003F786E"/>
    <w:rsid w:val="003F7DFF"/>
    <w:rsid w:val="00400032"/>
    <w:rsid w:val="0040015E"/>
    <w:rsid w:val="00400277"/>
    <w:rsid w:val="00400427"/>
    <w:rsid w:val="00400629"/>
    <w:rsid w:val="004010CF"/>
    <w:rsid w:val="004012FA"/>
    <w:rsid w:val="0040152E"/>
    <w:rsid w:val="00401624"/>
    <w:rsid w:val="004017C6"/>
    <w:rsid w:val="00401907"/>
    <w:rsid w:val="00401C9E"/>
    <w:rsid w:val="00401F58"/>
    <w:rsid w:val="004021C9"/>
    <w:rsid w:val="004024AB"/>
    <w:rsid w:val="00402506"/>
    <w:rsid w:val="00402C5B"/>
    <w:rsid w:val="00402C67"/>
    <w:rsid w:val="00402F2C"/>
    <w:rsid w:val="0040303D"/>
    <w:rsid w:val="0040322B"/>
    <w:rsid w:val="004032B9"/>
    <w:rsid w:val="0040379F"/>
    <w:rsid w:val="00403805"/>
    <w:rsid w:val="00403824"/>
    <w:rsid w:val="00403F25"/>
    <w:rsid w:val="0040495B"/>
    <w:rsid w:val="00404ABA"/>
    <w:rsid w:val="00404AE9"/>
    <w:rsid w:val="00405194"/>
    <w:rsid w:val="0040568F"/>
    <w:rsid w:val="00405898"/>
    <w:rsid w:val="00405A97"/>
    <w:rsid w:val="00405D95"/>
    <w:rsid w:val="00405F90"/>
    <w:rsid w:val="00405FCD"/>
    <w:rsid w:val="00406108"/>
    <w:rsid w:val="00406412"/>
    <w:rsid w:val="004064B6"/>
    <w:rsid w:val="0040669E"/>
    <w:rsid w:val="00406DEB"/>
    <w:rsid w:val="00406F4B"/>
    <w:rsid w:val="00406FBD"/>
    <w:rsid w:val="004073B0"/>
    <w:rsid w:val="00407549"/>
    <w:rsid w:val="00407612"/>
    <w:rsid w:val="00407A66"/>
    <w:rsid w:val="00407C9E"/>
    <w:rsid w:val="0041029D"/>
    <w:rsid w:val="00410CC4"/>
    <w:rsid w:val="00411230"/>
    <w:rsid w:val="0041138F"/>
    <w:rsid w:val="0041160A"/>
    <w:rsid w:val="004118C9"/>
    <w:rsid w:val="0041195D"/>
    <w:rsid w:val="00411B37"/>
    <w:rsid w:val="00411B58"/>
    <w:rsid w:val="00412437"/>
    <w:rsid w:val="00412697"/>
    <w:rsid w:val="00412B1D"/>
    <w:rsid w:val="00412DBE"/>
    <w:rsid w:val="00412F8D"/>
    <w:rsid w:val="00413369"/>
    <w:rsid w:val="00413501"/>
    <w:rsid w:val="0041379E"/>
    <w:rsid w:val="00413BA7"/>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8E8"/>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1F88"/>
    <w:rsid w:val="0042217E"/>
    <w:rsid w:val="004222BF"/>
    <w:rsid w:val="00422399"/>
    <w:rsid w:val="004224C8"/>
    <w:rsid w:val="004228B8"/>
    <w:rsid w:val="00422A01"/>
    <w:rsid w:val="00422DB5"/>
    <w:rsid w:val="0042307B"/>
    <w:rsid w:val="004230A0"/>
    <w:rsid w:val="00423326"/>
    <w:rsid w:val="004238F9"/>
    <w:rsid w:val="00423921"/>
    <w:rsid w:val="00423A73"/>
    <w:rsid w:val="0042425E"/>
    <w:rsid w:val="00424994"/>
    <w:rsid w:val="00424E7E"/>
    <w:rsid w:val="00424EEE"/>
    <w:rsid w:val="00425164"/>
    <w:rsid w:val="00425716"/>
    <w:rsid w:val="00425BAC"/>
    <w:rsid w:val="00425C41"/>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52C"/>
    <w:rsid w:val="0043270B"/>
    <w:rsid w:val="00432780"/>
    <w:rsid w:val="0043294F"/>
    <w:rsid w:val="004329AD"/>
    <w:rsid w:val="00432DB9"/>
    <w:rsid w:val="00432E64"/>
    <w:rsid w:val="00432F8F"/>
    <w:rsid w:val="00432F9E"/>
    <w:rsid w:val="004330D5"/>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AFB"/>
    <w:rsid w:val="00442FFB"/>
    <w:rsid w:val="004430FD"/>
    <w:rsid w:val="00443644"/>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51C"/>
    <w:rsid w:val="00450778"/>
    <w:rsid w:val="00450781"/>
    <w:rsid w:val="00450B28"/>
    <w:rsid w:val="00450D3B"/>
    <w:rsid w:val="00450D7D"/>
    <w:rsid w:val="004513BD"/>
    <w:rsid w:val="004518D5"/>
    <w:rsid w:val="004519BF"/>
    <w:rsid w:val="00451B06"/>
    <w:rsid w:val="00451BEB"/>
    <w:rsid w:val="00451C1F"/>
    <w:rsid w:val="00452498"/>
    <w:rsid w:val="004527C0"/>
    <w:rsid w:val="00453694"/>
    <w:rsid w:val="00453871"/>
    <w:rsid w:val="00453B31"/>
    <w:rsid w:val="00453D65"/>
    <w:rsid w:val="00453DEF"/>
    <w:rsid w:val="004543E4"/>
    <w:rsid w:val="0045443D"/>
    <w:rsid w:val="00454547"/>
    <w:rsid w:val="004548E5"/>
    <w:rsid w:val="00454AA7"/>
    <w:rsid w:val="00454C86"/>
    <w:rsid w:val="00454C8B"/>
    <w:rsid w:val="00454E7F"/>
    <w:rsid w:val="00454F08"/>
    <w:rsid w:val="0045502E"/>
    <w:rsid w:val="00455105"/>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5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BBF"/>
    <w:rsid w:val="00465EB3"/>
    <w:rsid w:val="0046627E"/>
    <w:rsid w:val="00466409"/>
    <w:rsid w:val="0046645E"/>
    <w:rsid w:val="00467082"/>
    <w:rsid w:val="00467245"/>
    <w:rsid w:val="00467322"/>
    <w:rsid w:val="00467716"/>
    <w:rsid w:val="00467838"/>
    <w:rsid w:val="0046790A"/>
    <w:rsid w:val="0047034D"/>
    <w:rsid w:val="0047041E"/>
    <w:rsid w:val="00470452"/>
    <w:rsid w:val="00470750"/>
    <w:rsid w:val="00470893"/>
    <w:rsid w:val="00470E35"/>
    <w:rsid w:val="00470F05"/>
    <w:rsid w:val="00470FE9"/>
    <w:rsid w:val="0047111D"/>
    <w:rsid w:val="0047157D"/>
    <w:rsid w:val="0047166D"/>
    <w:rsid w:val="004716DE"/>
    <w:rsid w:val="00471856"/>
    <w:rsid w:val="00471978"/>
    <w:rsid w:val="004719A1"/>
    <w:rsid w:val="00471DB0"/>
    <w:rsid w:val="00471F3B"/>
    <w:rsid w:val="00471FAB"/>
    <w:rsid w:val="00472749"/>
    <w:rsid w:val="004727D8"/>
    <w:rsid w:val="00472ACB"/>
    <w:rsid w:val="00472FC6"/>
    <w:rsid w:val="00472FCB"/>
    <w:rsid w:val="00473026"/>
    <w:rsid w:val="004730B8"/>
    <w:rsid w:val="00473DAE"/>
    <w:rsid w:val="00473F5F"/>
    <w:rsid w:val="0047410D"/>
    <w:rsid w:val="00474144"/>
    <w:rsid w:val="00474189"/>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3BA"/>
    <w:rsid w:val="004774C5"/>
    <w:rsid w:val="004775ED"/>
    <w:rsid w:val="00477655"/>
    <w:rsid w:val="004777C7"/>
    <w:rsid w:val="00477CE6"/>
    <w:rsid w:val="00477DE0"/>
    <w:rsid w:val="00477E71"/>
    <w:rsid w:val="00480184"/>
    <w:rsid w:val="004802F4"/>
    <w:rsid w:val="004803A9"/>
    <w:rsid w:val="00480497"/>
    <w:rsid w:val="0048069C"/>
    <w:rsid w:val="004807D5"/>
    <w:rsid w:val="00480870"/>
    <w:rsid w:val="00480A66"/>
    <w:rsid w:val="00480B03"/>
    <w:rsid w:val="004810EC"/>
    <w:rsid w:val="00481315"/>
    <w:rsid w:val="004814F6"/>
    <w:rsid w:val="00481607"/>
    <w:rsid w:val="004818D5"/>
    <w:rsid w:val="00482302"/>
    <w:rsid w:val="0048234B"/>
    <w:rsid w:val="00482358"/>
    <w:rsid w:val="00482389"/>
    <w:rsid w:val="0048257A"/>
    <w:rsid w:val="00482849"/>
    <w:rsid w:val="00482943"/>
    <w:rsid w:val="00482ADC"/>
    <w:rsid w:val="00482B1F"/>
    <w:rsid w:val="00482BAD"/>
    <w:rsid w:val="00482D0D"/>
    <w:rsid w:val="00482D67"/>
    <w:rsid w:val="004830D8"/>
    <w:rsid w:val="004831C0"/>
    <w:rsid w:val="00483D11"/>
    <w:rsid w:val="00483D20"/>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7D9"/>
    <w:rsid w:val="0049093B"/>
    <w:rsid w:val="00490E94"/>
    <w:rsid w:val="00490EE3"/>
    <w:rsid w:val="0049143D"/>
    <w:rsid w:val="0049153A"/>
    <w:rsid w:val="00491728"/>
    <w:rsid w:val="004918A0"/>
    <w:rsid w:val="00491AC3"/>
    <w:rsid w:val="00491E33"/>
    <w:rsid w:val="00492102"/>
    <w:rsid w:val="004924E5"/>
    <w:rsid w:val="00492619"/>
    <w:rsid w:val="004928ED"/>
    <w:rsid w:val="00492D3C"/>
    <w:rsid w:val="00492DB6"/>
    <w:rsid w:val="00492EC0"/>
    <w:rsid w:val="00492ECB"/>
    <w:rsid w:val="0049349F"/>
    <w:rsid w:val="004935A4"/>
    <w:rsid w:val="00493D08"/>
    <w:rsid w:val="00494154"/>
    <w:rsid w:val="00494722"/>
    <w:rsid w:val="00494743"/>
    <w:rsid w:val="004949AB"/>
    <w:rsid w:val="00494D25"/>
    <w:rsid w:val="00494E4A"/>
    <w:rsid w:val="00494E75"/>
    <w:rsid w:val="00494EB9"/>
    <w:rsid w:val="00495007"/>
    <w:rsid w:val="00495071"/>
    <w:rsid w:val="00495227"/>
    <w:rsid w:val="00495FAA"/>
    <w:rsid w:val="00495FF0"/>
    <w:rsid w:val="004961DB"/>
    <w:rsid w:val="0049653E"/>
    <w:rsid w:val="0049681D"/>
    <w:rsid w:val="00496BEF"/>
    <w:rsid w:val="0049792C"/>
    <w:rsid w:val="00497A67"/>
    <w:rsid w:val="00497A7C"/>
    <w:rsid w:val="00497F79"/>
    <w:rsid w:val="004A01E1"/>
    <w:rsid w:val="004A0203"/>
    <w:rsid w:val="004A05B4"/>
    <w:rsid w:val="004A06D4"/>
    <w:rsid w:val="004A0814"/>
    <w:rsid w:val="004A086E"/>
    <w:rsid w:val="004A0BFA"/>
    <w:rsid w:val="004A0C81"/>
    <w:rsid w:val="004A0E00"/>
    <w:rsid w:val="004A0E98"/>
    <w:rsid w:val="004A15F7"/>
    <w:rsid w:val="004A1600"/>
    <w:rsid w:val="004A18EB"/>
    <w:rsid w:val="004A1B20"/>
    <w:rsid w:val="004A1D1E"/>
    <w:rsid w:val="004A1D58"/>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DF8"/>
    <w:rsid w:val="004A3F2D"/>
    <w:rsid w:val="004A41E6"/>
    <w:rsid w:val="004A4247"/>
    <w:rsid w:val="004A4635"/>
    <w:rsid w:val="004A4900"/>
    <w:rsid w:val="004A4934"/>
    <w:rsid w:val="004A4C8C"/>
    <w:rsid w:val="004A4D38"/>
    <w:rsid w:val="004A4E7E"/>
    <w:rsid w:val="004A4E95"/>
    <w:rsid w:val="004A4FE4"/>
    <w:rsid w:val="004A5270"/>
    <w:rsid w:val="004A52E7"/>
    <w:rsid w:val="004A52F0"/>
    <w:rsid w:val="004A5667"/>
    <w:rsid w:val="004A57FC"/>
    <w:rsid w:val="004A5853"/>
    <w:rsid w:val="004A62CB"/>
    <w:rsid w:val="004A6846"/>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81C"/>
    <w:rsid w:val="004B0971"/>
    <w:rsid w:val="004B09A0"/>
    <w:rsid w:val="004B0C9B"/>
    <w:rsid w:val="004B1313"/>
    <w:rsid w:val="004B169E"/>
    <w:rsid w:val="004B191D"/>
    <w:rsid w:val="004B1B53"/>
    <w:rsid w:val="004B1C42"/>
    <w:rsid w:val="004B1F76"/>
    <w:rsid w:val="004B231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121"/>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D28"/>
    <w:rsid w:val="004C220F"/>
    <w:rsid w:val="004C2371"/>
    <w:rsid w:val="004C2713"/>
    <w:rsid w:val="004C2C4E"/>
    <w:rsid w:val="004C2F01"/>
    <w:rsid w:val="004C3012"/>
    <w:rsid w:val="004C311C"/>
    <w:rsid w:val="004C3324"/>
    <w:rsid w:val="004C333E"/>
    <w:rsid w:val="004C3472"/>
    <w:rsid w:val="004C34E8"/>
    <w:rsid w:val="004C380B"/>
    <w:rsid w:val="004C3C51"/>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71F"/>
    <w:rsid w:val="004D1916"/>
    <w:rsid w:val="004D1A33"/>
    <w:rsid w:val="004D1D64"/>
    <w:rsid w:val="004D22F7"/>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4F61"/>
    <w:rsid w:val="004D50CC"/>
    <w:rsid w:val="004D5695"/>
    <w:rsid w:val="004D58D1"/>
    <w:rsid w:val="004D5989"/>
    <w:rsid w:val="004D5A2A"/>
    <w:rsid w:val="004D5F02"/>
    <w:rsid w:val="004D5FC4"/>
    <w:rsid w:val="004D6353"/>
    <w:rsid w:val="004D66C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19F"/>
    <w:rsid w:val="004E32FE"/>
    <w:rsid w:val="004E340C"/>
    <w:rsid w:val="004E3579"/>
    <w:rsid w:val="004E3892"/>
    <w:rsid w:val="004E3AFD"/>
    <w:rsid w:val="004E3FD8"/>
    <w:rsid w:val="004E4668"/>
    <w:rsid w:val="004E471C"/>
    <w:rsid w:val="004E47ED"/>
    <w:rsid w:val="004E4C03"/>
    <w:rsid w:val="004E4E24"/>
    <w:rsid w:val="004E4E46"/>
    <w:rsid w:val="004E5325"/>
    <w:rsid w:val="004E53AE"/>
    <w:rsid w:val="004E53D7"/>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E7E90"/>
    <w:rsid w:val="004F003D"/>
    <w:rsid w:val="004F01B4"/>
    <w:rsid w:val="004F01D4"/>
    <w:rsid w:val="004F020A"/>
    <w:rsid w:val="004F080C"/>
    <w:rsid w:val="004F09DD"/>
    <w:rsid w:val="004F0B83"/>
    <w:rsid w:val="004F0C82"/>
    <w:rsid w:val="004F104B"/>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39"/>
    <w:rsid w:val="004F46D8"/>
    <w:rsid w:val="004F4760"/>
    <w:rsid w:val="004F4DAC"/>
    <w:rsid w:val="004F4E25"/>
    <w:rsid w:val="004F4E53"/>
    <w:rsid w:val="004F4EA3"/>
    <w:rsid w:val="004F4EBA"/>
    <w:rsid w:val="004F56E7"/>
    <w:rsid w:val="004F58AB"/>
    <w:rsid w:val="004F59A0"/>
    <w:rsid w:val="004F64AD"/>
    <w:rsid w:val="004F65B3"/>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7"/>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5DD"/>
    <w:rsid w:val="00507754"/>
    <w:rsid w:val="00507816"/>
    <w:rsid w:val="0050785D"/>
    <w:rsid w:val="0050793D"/>
    <w:rsid w:val="00507CAF"/>
    <w:rsid w:val="00510136"/>
    <w:rsid w:val="00510374"/>
    <w:rsid w:val="005103B4"/>
    <w:rsid w:val="00510444"/>
    <w:rsid w:val="00510753"/>
    <w:rsid w:val="005109F8"/>
    <w:rsid w:val="00510B25"/>
    <w:rsid w:val="00510EC2"/>
    <w:rsid w:val="0051117A"/>
    <w:rsid w:val="00511543"/>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43"/>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360"/>
    <w:rsid w:val="005405D3"/>
    <w:rsid w:val="005408F9"/>
    <w:rsid w:val="005409DC"/>
    <w:rsid w:val="00540C54"/>
    <w:rsid w:val="00540EB6"/>
    <w:rsid w:val="00540F01"/>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B"/>
    <w:rsid w:val="005444D2"/>
    <w:rsid w:val="005449D5"/>
    <w:rsid w:val="00544C33"/>
    <w:rsid w:val="00544D63"/>
    <w:rsid w:val="00544E3E"/>
    <w:rsid w:val="0054556F"/>
    <w:rsid w:val="005458CC"/>
    <w:rsid w:val="00545A3E"/>
    <w:rsid w:val="00545B4E"/>
    <w:rsid w:val="00545C3A"/>
    <w:rsid w:val="00545C3D"/>
    <w:rsid w:val="00545DA4"/>
    <w:rsid w:val="00545E6A"/>
    <w:rsid w:val="00546310"/>
    <w:rsid w:val="005463A7"/>
    <w:rsid w:val="00546425"/>
    <w:rsid w:val="00546738"/>
    <w:rsid w:val="005467D6"/>
    <w:rsid w:val="00546922"/>
    <w:rsid w:val="00546942"/>
    <w:rsid w:val="00546A1F"/>
    <w:rsid w:val="00546A81"/>
    <w:rsid w:val="00546E63"/>
    <w:rsid w:val="00547123"/>
    <w:rsid w:val="00550047"/>
    <w:rsid w:val="00550470"/>
    <w:rsid w:val="005504D9"/>
    <w:rsid w:val="00550C45"/>
    <w:rsid w:val="00550C5D"/>
    <w:rsid w:val="00550C74"/>
    <w:rsid w:val="00550C80"/>
    <w:rsid w:val="00550D6F"/>
    <w:rsid w:val="00550E94"/>
    <w:rsid w:val="005511B1"/>
    <w:rsid w:val="005513A2"/>
    <w:rsid w:val="0055190B"/>
    <w:rsid w:val="00551BAA"/>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721"/>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04F"/>
    <w:rsid w:val="005625FE"/>
    <w:rsid w:val="00562C27"/>
    <w:rsid w:val="00562CDC"/>
    <w:rsid w:val="00563855"/>
    <w:rsid w:val="005639BC"/>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1DE"/>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D99"/>
    <w:rsid w:val="00575E27"/>
    <w:rsid w:val="00575EC1"/>
    <w:rsid w:val="00575F55"/>
    <w:rsid w:val="00576050"/>
    <w:rsid w:val="005765AF"/>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099"/>
    <w:rsid w:val="00585338"/>
    <w:rsid w:val="0058564A"/>
    <w:rsid w:val="00585932"/>
    <w:rsid w:val="005859D4"/>
    <w:rsid w:val="00585A7B"/>
    <w:rsid w:val="00585C3A"/>
    <w:rsid w:val="0058628A"/>
    <w:rsid w:val="005863AF"/>
    <w:rsid w:val="00586897"/>
    <w:rsid w:val="00586E33"/>
    <w:rsid w:val="00587117"/>
    <w:rsid w:val="0058759B"/>
    <w:rsid w:val="00587649"/>
    <w:rsid w:val="0058764D"/>
    <w:rsid w:val="0058767D"/>
    <w:rsid w:val="00587EFB"/>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2D0"/>
    <w:rsid w:val="005A36E3"/>
    <w:rsid w:val="005A3834"/>
    <w:rsid w:val="005A38FE"/>
    <w:rsid w:val="005A3A31"/>
    <w:rsid w:val="005A3AF1"/>
    <w:rsid w:val="005A3B13"/>
    <w:rsid w:val="005A3B1E"/>
    <w:rsid w:val="005A40D5"/>
    <w:rsid w:val="005A438E"/>
    <w:rsid w:val="005A4999"/>
    <w:rsid w:val="005A49C4"/>
    <w:rsid w:val="005A4CAC"/>
    <w:rsid w:val="005A4E38"/>
    <w:rsid w:val="005A50CE"/>
    <w:rsid w:val="005A5182"/>
    <w:rsid w:val="005A588D"/>
    <w:rsid w:val="005A59CF"/>
    <w:rsid w:val="005A66F3"/>
    <w:rsid w:val="005A6A3A"/>
    <w:rsid w:val="005A6FA1"/>
    <w:rsid w:val="005A79BE"/>
    <w:rsid w:val="005A79E2"/>
    <w:rsid w:val="005A7E8A"/>
    <w:rsid w:val="005A7F72"/>
    <w:rsid w:val="005B030E"/>
    <w:rsid w:val="005B0591"/>
    <w:rsid w:val="005B0604"/>
    <w:rsid w:val="005B08FF"/>
    <w:rsid w:val="005B0A0F"/>
    <w:rsid w:val="005B1352"/>
    <w:rsid w:val="005B1F54"/>
    <w:rsid w:val="005B243D"/>
    <w:rsid w:val="005B2D4D"/>
    <w:rsid w:val="005B2EB8"/>
    <w:rsid w:val="005B355C"/>
    <w:rsid w:val="005B3C58"/>
    <w:rsid w:val="005B3C7C"/>
    <w:rsid w:val="005B4119"/>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270"/>
    <w:rsid w:val="005B7824"/>
    <w:rsid w:val="005B7CC2"/>
    <w:rsid w:val="005C0625"/>
    <w:rsid w:val="005C0904"/>
    <w:rsid w:val="005C09BF"/>
    <w:rsid w:val="005C0B11"/>
    <w:rsid w:val="005C0D61"/>
    <w:rsid w:val="005C0DDE"/>
    <w:rsid w:val="005C11DA"/>
    <w:rsid w:val="005C1225"/>
    <w:rsid w:val="005C132F"/>
    <w:rsid w:val="005C1752"/>
    <w:rsid w:val="005C1894"/>
    <w:rsid w:val="005C1E07"/>
    <w:rsid w:val="005C2144"/>
    <w:rsid w:val="005C228D"/>
    <w:rsid w:val="005C275B"/>
    <w:rsid w:val="005C2928"/>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71"/>
    <w:rsid w:val="005C79BB"/>
    <w:rsid w:val="005C7A54"/>
    <w:rsid w:val="005C7CAD"/>
    <w:rsid w:val="005C7EF8"/>
    <w:rsid w:val="005D0102"/>
    <w:rsid w:val="005D02FA"/>
    <w:rsid w:val="005D047B"/>
    <w:rsid w:val="005D0790"/>
    <w:rsid w:val="005D0C97"/>
    <w:rsid w:val="005D12A2"/>
    <w:rsid w:val="005D1DDB"/>
    <w:rsid w:val="005D1F7C"/>
    <w:rsid w:val="005D1F85"/>
    <w:rsid w:val="005D20FC"/>
    <w:rsid w:val="005D241F"/>
    <w:rsid w:val="005D24A2"/>
    <w:rsid w:val="005D260C"/>
    <w:rsid w:val="005D26D7"/>
    <w:rsid w:val="005D28B1"/>
    <w:rsid w:val="005D2990"/>
    <w:rsid w:val="005D2A49"/>
    <w:rsid w:val="005D2A80"/>
    <w:rsid w:val="005D2AAC"/>
    <w:rsid w:val="005D2B7E"/>
    <w:rsid w:val="005D2D17"/>
    <w:rsid w:val="005D2EE8"/>
    <w:rsid w:val="005D304E"/>
    <w:rsid w:val="005D31D3"/>
    <w:rsid w:val="005D3472"/>
    <w:rsid w:val="005D379C"/>
    <w:rsid w:val="005D3894"/>
    <w:rsid w:val="005D3897"/>
    <w:rsid w:val="005D39A2"/>
    <w:rsid w:val="005D3EA6"/>
    <w:rsid w:val="005D423F"/>
    <w:rsid w:val="005D4764"/>
    <w:rsid w:val="005D495D"/>
    <w:rsid w:val="005D506C"/>
    <w:rsid w:val="005D533B"/>
    <w:rsid w:val="005D5499"/>
    <w:rsid w:val="005D55C2"/>
    <w:rsid w:val="005D576B"/>
    <w:rsid w:val="005D594D"/>
    <w:rsid w:val="005D5A20"/>
    <w:rsid w:val="005D5E46"/>
    <w:rsid w:val="005D5FD5"/>
    <w:rsid w:val="005D609E"/>
    <w:rsid w:val="005D610E"/>
    <w:rsid w:val="005D64A5"/>
    <w:rsid w:val="005D6929"/>
    <w:rsid w:val="005D69E8"/>
    <w:rsid w:val="005D6B30"/>
    <w:rsid w:val="005D6D03"/>
    <w:rsid w:val="005D6E1C"/>
    <w:rsid w:val="005D70C9"/>
    <w:rsid w:val="005D729E"/>
    <w:rsid w:val="005D7741"/>
    <w:rsid w:val="005D7E04"/>
    <w:rsid w:val="005D7EC2"/>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709"/>
    <w:rsid w:val="005E28BA"/>
    <w:rsid w:val="005E2E2C"/>
    <w:rsid w:val="005E2FA0"/>
    <w:rsid w:val="005E308C"/>
    <w:rsid w:val="005E35FD"/>
    <w:rsid w:val="005E383F"/>
    <w:rsid w:val="005E3A0E"/>
    <w:rsid w:val="005E3B03"/>
    <w:rsid w:val="005E3CA2"/>
    <w:rsid w:val="005E4010"/>
    <w:rsid w:val="005E40F6"/>
    <w:rsid w:val="005E45DF"/>
    <w:rsid w:val="005E467B"/>
    <w:rsid w:val="005E48F7"/>
    <w:rsid w:val="005E4F80"/>
    <w:rsid w:val="005E4FBD"/>
    <w:rsid w:val="005E5009"/>
    <w:rsid w:val="005E5486"/>
    <w:rsid w:val="005E5563"/>
    <w:rsid w:val="005E5621"/>
    <w:rsid w:val="005E5794"/>
    <w:rsid w:val="005E580A"/>
    <w:rsid w:val="005E588B"/>
    <w:rsid w:val="005E5896"/>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105"/>
    <w:rsid w:val="005F42B8"/>
    <w:rsid w:val="005F4364"/>
    <w:rsid w:val="005F46D9"/>
    <w:rsid w:val="005F4950"/>
    <w:rsid w:val="005F509E"/>
    <w:rsid w:val="005F51DA"/>
    <w:rsid w:val="005F5BC2"/>
    <w:rsid w:val="005F6213"/>
    <w:rsid w:val="005F660A"/>
    <w:rsid w:val="005F6697"/>
    <w:rsid w:val="005F6C51"/>
    <w:rsid w:val="005F6F9C"/>
    <w:rsid w:val="005F6FFC"/>
    <w:rsid w:val="005F7102"/>
    <w:rsid w:val="005F7311"/>
    <w:rsid w:val="005F7504"/>
    <w:rsid w:val="005F75BE"/>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AF6"/>
    <w:rsid w:val="00606CB6"/>
    <w:rsid w:val="00606D2C"/>
    <w:rsid w:val="00607039"/>
    <w:rsid w:val="006071FC"/>
    <w:rsid w:val="006074B1"/>
    <w:rsid w:val="00607504"/>
    <w:rsid w:val="006079D8"/>
    <w:rsid w:val="00607A80"/>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1DC"/>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00A"/>
    <w:rsid w:val="0061717F"/>
    <w:rsid w:val="006171DC"/>
    <w:rsid w:val="006175CF"/>
    <w:rsid w:val="0061786E"/>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BB0"/>
    <w:rsid w:val="00623E94"/>
    <w:rsid w:val="00623EF3"/>
    <w:rsid w:val="0062424C"/>
    <w:rsid w:val="0062427E"/>
    <w:rsid w:val="0062480F"/>
    <w:rsid w:val="0062489A"/>
    <w:rsid w:val="006248C7"/>
    <w:rsid w:val="00624AFA"/>
    <w:rsid w:val="00624C6E"/>
    <w:rsid w:val="00624FB3"/>
    <w:rsid w:val="006250F7"/>
    <w:rsid w:val="00625160"/>
    <w:rsid w:val="006253DA"/>
    <w:rsid w:val="0062561A"/>
    <w:rsid w:val="006258B3"/>
    <w:rsid w:val="00625B24"/>
    <w:rsid w:val="0062657C"/>
    <w:rsid w:val="00626877"/>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C79"/>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A85"/>
    <w:rsid w:val="00635EDC"/>
    <w:rsid w:val="00635EE6"/>
    <w:rsid w:val="00635F56"/>
    <w:rsid w:val="00636094"/>
    <w:rsid w:val="00636215"/>
    <w:rsid w:val="00636414"/>
    <w:rsid w:val="0063681F"/>
    <w:rsid w:val="00636A76"/>
    <w:rsid w:val="006372C0"/>
    <w:rsid w:val="006373C7"/>
    <w:rsid w:val="006374F0"/>
    <w:rsid w:val="00637696"/>
    <w:rsid w:val="006376E2"/>
    <w:rsid w:val="00637C24"/>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BEC"/>
    <w:rsid w:val="00642D10"/>
    <w:rsid w:val="00643769"/>
    <w:rsid w:val="006437A9"/>
    <w:rsid w:val="006438DA"/>
    <w:rsid w:val="00643973"/>
    <w:rsid w:val="00644200"/>
    <w:rsid w:val="0064428B"/>
    <w:rsid w:val="00644511"/>
    <w:rsid w:val="0064486C"/>
    <w:rsid w:val="00644E60"/>
    <w:rsid w:val="006454ED"/>
    <w:rsid w:val="0064552C"/>
    <w:rsid w:val="006457B7"/>
    <w:rsid w:val="00645C7B"/>
    <w:rsid w:val="006462A2"/>
    <w:rsid w:val="00646556"/>
    <w:rsid w:val="00646A20"/>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179"/>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54"/>
    <w:rsid w:val="00660E0B"/>
    <w:rsid w:val="00661601"/>
    <w:rsid w:val="00661636"/>
    <w:rsid w:val="00661B94"/>
    <w:rsid w:val="00661C1D"/>
    <w:rsid w:val="00661CC2"/>
    <w:rsid w:val="00661FC9"/>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162"/>
    <w:rsid w:val="00666E9E"/>
    <w:rsid w:val="006672FC"/>
    <w:rsid w:val="00667761"/>
    <w:rsid w:val="00667A27"/>
    <w:rsid w:val="00667DCF"/>
    <w:rsid w:val="00667DF0"/>
    <w:rsid w:val="006704BF"/>
    <w:rsid w:val="006707C2"/>
    <w:rsid w:val="006709D0"/>
    <w:rsid w:val="00670AAB"/>
    <w:rsid w:val="00670AD6"/>
    <w:rsid w:val="00670ECD"/>
    <w:rsid w:val="00671272"/>
    <w:rsid w:val="00671681"/>
    <w:rsid w:val="00671C8F"/>
    <w:rsid w:val="0067222A"/>
    <w:rsid w:val="00672575"/>
    <w:rsid w:val="006725B1"/>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115"/>
    <w:rsid w:val="0068226B"/>
    <w:rsid w:val="006822AF"/>
    <w:rsid w:val="00682318"/>
    <w:rsid w:val="006824E8"/>
    <w:rsid w:val="00682841"/>
    <w:rsid w:val="00682A4A"/>
    <w:rsid w:val="00682ED3"/>
    <w:rsid w:val="0068367C"/>
    <w:rsid w:val="00683738"/>
    <w:rsid w:val="00683D7F"/>
    <w:rsid w:val="00683E7A"/>
    <w:rsid w:val="00683EF3"/>
    <w:rsid w:val="00684258"/>
    <w:rsid w:val="006844D0"/>
    <w:rsid w:val="006844EE"/>
    <w:rsid w:val="00684B18"/>
    <w:rsid w:val="00685211"/>
    <w:rsid w:val="00685682"/>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0E20"/>
    <w:rsid w:val="006A18CF"/>
    <w:rsid w:val="006A18DD"/>
    <w:rsid w:val="006A1B7F"/>
    <w:rsid w:val="006A1ECB"/>
    <w:rsid w:val="006A2245"/>
    <w:rsid w:val="006A2347"/>
    <w:rsid w:val="006A24B3"/>
    <w:rsid w:val="006A2C49"/>
    <w:rsid w:val="006A2D0E"/>
    <w:rsid w:val="006A2DC5"/>
    <w:rsid w:val="006A2E66"/>
    <w:rsid w:val="006A31AE"/>
    <w:rsid w:val="006A3227"/>
    <w:rsid w:val="006A3334"/>
    <w:rsid w:val="006A3396"/>
    <w:rsid w:val="006A3574"/>
    <w:rsid w:val="006A358A"/>
    <w:rsid w:val="006A3E10"/>
    <w:rsid w:val="006A3E12"/>
    <w:rsid w:val="006A3F94"/>
    <w:rsid w:val="006A4113"/>
    <w:rsid w:val="006A4294"/>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6E25"/>
    <w:rsid w:val="006A752B"/>
    <w:rsid w:val="006A7574"/>
    <w:rsid w:val="006A7604"/>
    <w:rsid w:val="006A7B14"/>
    <w:rsid w:val="006A7BF2"/>
    <w:rsid w:val="006A7C40"/>
    <w:rsid w:val="006A7FDD"/>
    <w:rsid w:val="006B018A"/>
    <w:rsid w:val="006B0489"/>
    <w:rsid w:val="006B04F2"/>
    <w:rsid w:val="006B05F8"/>
    <w:rsid w:val="006B0C04"/>
    <w:rsid w:val="006B0C66"/>
    <w:rsid w:val="006B0C75"/>
    <w:rsid w:val="006B0FB8"/>
    <w:rsid w:val="006B10CD"/>
    <w:rsid w:val="006B122A"/>
    <w:rsid w:val="006B14F4"/>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46C"/>
    <w:rsid w:val="006B2744"/>
    <w:rsid w:val="006B2CD8"/>
    <w:rsid w:val="006B2EBF"/>
    <w:rsid w:val="006B3604"/>
    <w:rsid w:val="006B364C"/>
    <w:rsid w:val="006B3733"/>
    <w:rsid w:val="006B393F"/>
    <w:rsid w:val="006B3E55"/>
    <w:rsid w:val="006B4900"/>
    <w:rsid w:val="006B4D4E"/>
    <w:rsid w:val="006B5114"/>
    <w:rsid w:val="006B557D"/>
    <w:rsid w:val="006B5764"/>
    <w:rsid w:val="006B5B43"/>
    <w:rsid w:val="006B5C2B"/>
    <w:rsid w:val="006B5CDC"/>
    <w:rsid w:val="006B6AD0"/>
    <w:rsid w:val="006B6BA3"/>
    <w:rsid w:val="006B6BF0"/>
    <w:rsid w:val="006B6C95"/>
    <w:rsid w:val="006B6FFA"/>
    <w:rsid w:val="006B71D6"/>
    <w:rsid w:val="006B725C"/>
    <w:rsid w:val="006B7360"/>
    <w:rsid w:val="006B7473"/>
    <w:rsid w:val="006B7864"/>
    <w:rsid w:val="006B789D"/>
    <w:rsid w:val="006C03B2"/>
    <w:rsid w:val="006C0537"/>
    <w:rsid w:val="006C09DD"/>
    <w:rsid w:val="006C0A1A"/>
    <w:rsid w:val="006C0EB7"/>
    <w:rsid w:val="006C1249"/>
    <w:rsid w:val="006C1693"/>
    <w:rsid w:val="006C1B3F"/>
    <w:rsid w:val="006C20C0"/>
    <w:rsid w:val="006C2959"/>
    <w:rsid w:val="006C2AD8"/>
    <w:rsid w:val="006C2AF6"/>
    <w:rsid w:val="006C2B01"/>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166"/>
    <w:rsid w:val="006C7520"/>
    <w:rsid w:val="006C75C9"/>
    <w:rsid w:val="006C7875"/>
    <w:rsid w:val="006D01A2"/>
    <w:rsid w:val="006D0233"/>
    <w:rsid w:val="006D03CD"/>
    <w:rsid w:val="006D0A70"/>
    <w:rsid w:val="006D0AD9"/>
    <w:rsid w:val="006D0DED"/>
    <w:rsid w:val="006D0E17"/>
    <w:rsid w:val="006D12EB"/>
    <w:rsid w:val="006D1355"/>
    <w:rsid w:val="006D164F"/>
    <w:rsid w:val="006D19ED"/>
    <w:rsid w:val="006D1A23"/>
    <w:rsid w:val="006D1ABD"/>
    <w:rsid w:val="006D1B2E"/>
    <w:rsid w:val="006D1BD6"/>
    <w:rsid w:val="006D1F1A"/>
    <w:rsid w:val="006D21FF"/>
    <w:rsid w:val="006D2440"/>
    <w:rsid w:val="006D2627"/>
    <w:rsid w:val="006D267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97C"/>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19"/>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90B"/>
    <w:rsid w:val="006F0C12"/>
    <w:rsid w:val="006F0C5B"/>
    <w:rsid w:val="006F0EB1"/>
    <w:rsid w:val="006F1008"/>
    <w:rsid w:val="006F1291"/>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20A"/>
    <w:rsid w:val="006F557B"/>
    <w:rsid w:val="006F5B41"/>
    <w:rsid w:val="006F5C04"/>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908"/>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7CD"/>
    <w:rsid w:val="00712A0F"/>
    <w:rsid w:val="00712A3A"/>
    <w:rsid w:val="00712FDB"/>
    <w:rsid w:val="00713205"/>
    <w:rsid w:val="00713214"/>
    <w:rsid w:val="007135E9"/>
    <w:rsid w:val="007136DC"/>
    <w:rsid w:val="0071374D"/>
    <w:rsid w:val="007139FF"/>
    <w:rsid w:val="00713B48"/>
    <w:rsid w:val="00713CA2"/>
    <w:rsid w:val="00713FFB"/>
    <w:rsid w:val="00714312"/>
    <w:rsid w:val="0071435E"/>
    <w:rsid w:val="00714722"/>
    <w:rsid w:val="007148B8"/>
    <w:rsid w:val="00714962"/>
    <w:rsid w:val="00714D6A"/>
    <w:rsid w:val="0071506C"/>
    <w:rsid w:val="007152C4"/>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0ED"/>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2C43"/>
    <w:rsid w:val="007230B7"/>
    <w:rsid w:val="007231C8"/>
    <w:rsid w:val="0072339A"/>
    <w:rsid w:val="007233AD"/>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4A9"/>
    <w:rsid w:val="00727BD6"/>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29F4"/>
    <w:rsid w:val="0073312C"/>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1D11"/>
    <w:rsid w:val="00741DF3"/>
    <w:rsid w:val="007420C9"/>
    <w:rsid w:val="00742235"/>
    <w:rsid w:val="007422B2"/>
    <w:rsid w:val="00742695"/>
    <w:rsid w:val="007426BF"/>
    <w:rsid w:val="007429AB"/>
    <w:rsid w:val="00742A51"/>
    <w:rsid w:val="00742BFB"/>
    <w:rsid w:val="00742EC0"/>
    <w:rsid w:val="00743113"/>
    <w:rsid w:val="007431D0"/>
    <w:rsid w:val="00743293"/>
    <w:rsid w:val="0074336F"/>
    <w:rsid w:val="00743757"/>
    <w:rsid w:val="00743867"/>
    <w:rsid w:val="00744055"/>
    <w:rsid w:val="00744679"/>
    <w:rsid w:val="00744696"/>
    <w:rsid w:val="007449C0"/>
    <w:rsid w:val="00744FB1"/>
    <w:rsid w:val="0074576E"/>
    <w:rsid w:val="007457FA"/>
    <w:rsid w:val="00745EBB"/>
    <w:rsid w:val="00746167"/>
    <w:rsid w:val="00746199"/>
    <w:rsid w:val="007461B4"/>
    <w:rsid w:val="0074644A"/>
    <w:rsid w:val="007467EC"/>
    <w:rsid w:val="007467F4"/>
    <w:rsid w:val="00746C5F"/>
    <w:rsid w:val="00746CFE"/>
    <w:rsid w:val="00747446"/>
    <w:rsid w:val="00747BD8"/>
    <w:rsid w:val="00747E09"/>
    <w:rsid w:val="00747F05"/>
    <w:rsid w:val="00747FE3"/>
    <w:rsid w:val="0075038A"/>
    <w:rsid w:val="00750771"/>
    <w:rsid w:val="007509F9"/>
    <w:rsid w:val="00751489"/>
    <w:rsid w:val="00751571"/>
    <w:rsid w:val="007515C8"/>
    <w:rsid w:val="007517D1"/>
    <w:rsid w:val="007518B8"/>
    <w:rsid w:val="00751F76"/>
    <w:rsid w:val="007520B9"/>
    <w:rsid w:val="007520C3"/>
    <w:rsid w:val="00752497"/>
    <w:rsid w:val="0075288B"/>
    <w:rsid w:val="00752A4B"/>
    <w:rsid w:val="00752FE7"/>
    <w:rsid w:val="007533B4"/>
    <w:rsid w:val="007536BB"/>
    <w:rsid w:val="00753B9D"/>
    <w:rsid w:val="00753E73"/>
    <w:rsid w:val="00753F01"/>
    <w:rsid w:val="0075401D"/>
    <w:rsid w:val="0075403B"/>
    <w:rsid w:val="0075412E"/>
    <w:rsid w:val="00754220"/>
    <w:rsid w:val="00754915"/>
    <w:rsid w:val="00754D64"/>
    <w:rsid w:val="00755692"/>
    <w:rsid w:val="007556A5"/>
    <w:rsid w:val="00755A03"/>
    <w:rsid w:val="00755B06"/>
    <w:rsid w:val="00755E06"/>
    <w:rsid w:val="0075639D"/>
    <w:rsid w:val="007563CC"/>
    <w:rsid w:val="0075646E"/>
    <w:rsid w:val="007564B4"/>
    <w:rsid w:val="007565E2"/>
    <w:rsid w:val="007570A3"/>
    <w:rsid w:val="007572E9"/>
    <w:rsid w:val="00757495"/>
    <w:rsid w:val="00757A61"/>
    <w:rsid w:val="00757CCC"/>
    <w:rsid w:val="00757CD9"/>
    <w:rsid w:val="00757D4D"/>
    <w:rsid w:val="00757E8E"/>
    <w:rsid w:val="00757FE8"/>
    <w:rsid w:val="007600CF"/>
    <w:rsid w:val="007601D0"/>
    <w:rsid w:val="007604E2"/>
    <w:rsid w:val="007605DA"/>
    <w:rsid w:val="007605FC"/>
    <w:rsid w:val="00760756"/>
    <w:rsid w:val="007608B3"/>
    <w:rsid w:val="00760D79"/>
    <w:rsid w:val="00760E75"/>
    <w:rsid w:val="00760EB3"/>
    <w:rsid w:val="0076131B"/>
    <w:rsid w:val="007613AF"/>
    <w:rsid w:val="00761520"/>
    <w:rsid w:val="007616CA"/>
    <w:rsid w:val="007619FB"/>
    <w:rsid w:val="00761A36"/>
    <w:rsid w:val="0076200C"/>
    <w:rsid w:val="007624B0"/>
    <w:rsid w:val="007624B9"/>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1D66"/>
    <w:rsid w:val="007721AD"/>
    <w:rsid w:val="007727DA"/>
    <w:rsid w:val="00772ABA"/>
    <w:rsid w:val="00772C63"/>
    <w:rsid w:val="00772C97"/>
    <w:rsid w:val="00772D15"/>
    <w:rsid w:val="00772DC3"/>
    <w:rsid w:val="007733C4"/>
    <w:rsid w:val="007735AE"/>
    <w:rsid w:val="007743A1"/>
    <w:rsid w:val="007744EF"/>
    <w:rsid w:val="0077477C"/>
    <w:rsid w:val="00774836"/>
    <w:rsid w:val="00774B37"/>
    <w:rsid w:val="007750DC"/>
    <w:rsid w:val="007751EA"/>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480"/>
    <w:rsid w:val="00784702"/>
    <w:rsid w:val="007848B8"/>
    <w:rsid w:val="00784C31"/>
    <w:rsid w:val="00784E6D"/>
    <w:rsid w:val="00784EA1"/>
    <w:rsid w:val="00784FC2"/>
    <w:rsid w:val="00784FC7"/>
    <w:rsid w:val="007858A7"/>
    <w:rsid w:val="00785A3A"/>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0ED"/>
    <w:rsid w:val="00792405"/>
    <w:rsid w:val="007926B7"/>
    <w:rsid w:val="00792DB2"/>
    <w:rsid w:val="00792ECC"/>
    <w:rsid w:val="00792F7F"/>
    <w:rsid w:val="00792FCC"/>
    <w:rsid w:val="007935A2"/>
    <w:rsid w:val="007939C7"/>
    <w:rsid w:val="00793F70"/>
    <w:rsid w:val="00794242"/>
    <w:rsid w:val="007945AC"/>
    <w:rsid w:val="007947FB"/>
    <w:rsid w:val="00794B96"/>
    <w:rsid w:val="00794D1E"/>
    <w:rsid w:val="007953DC"/>
    <w:rsid w:val="0079541B"/>
    <w:rsid w:val="007954AC"/>
    <w:rsid w:val="00795B69"/>
    <w:rsid w:val="0079601B"/>
    <w:rsid w:val="007962E1"/>
    <w:rsid w:val="007963D4"/>
    <w:rsid w:val="0079663F"/>
    <w:rsid w:val="007968C9"/>
    <w:rsid w:val="00796E7A"/>
    <w:rsid w:val="00796F91"/>
    <w:rsid w:val="0079723D"/>
    <w:rsid w:val="00797749"/>
    <w:rsid w:val="00797847"/>
    <w:rsid w:val="007979B5"/>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E7"/>
    <w:rsid w:val="007A707D"/>
    <w:rsid w:val="007A75A3"/>
    <w:rsid w:val="007A7A14"/>
    <w:rsid w:val="007B0253"/>
    <w:rsid w:val="007B02DD"/>
    <w:rsid w:val="007B073B"/>
    <w:rsid w:val="007B0758"/>
    <w:rsid w:val="007B0865"/>
    <w:rsid w:val="007B09ED"/>
    <w:rsid w:val="007B0B92"/>
    <w:rsid w:val="007B0CBB"/>
    <w:rsid w:val="007B1061"/>
    <w:rsid w:val="007B14A8"/>
    <w:rsid w:val="007B16F1"/>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84D"/>
    <w:rsid w:val="007B4937"/>
    <w:rsid w:val="007B4A05"/>
    <w:rsid w:val="007B57B5"/>
    <w:rsid w:val="007B5A66"/>
    <w:rsid w:val="007B5E5F"/>
    <w:rsid w:val="007B5F98"/>
    <w:rsid w:val="007B60B5"/>
    <w:rsid w:val="007B60B9"/>
    <w:rsid w:val="007B614B"/>
    <w:rsid w:val="007B630D"/>
    <w:rsid w:val="007B697F"/>
    <w:rsid w:val="007B7618"/>
    <w:rsid w:val="007B767C"/>
    <w:rsid w:val="007B7CC2"/>
    <w:rsid w:val="007C0379"/>
    <w:rsid w:val="007C05DD"/>
    <w:rsid w:val="007C0842"/>
    <w:rsid w:val="007C0880"/>
    <w:rsid w:val="007C0A5B"/>
    <w:rsid w:val="007C0BD2"/>
    <w:rsid w:val="007C0F3A"/>
    <w:rsid w:val="007C1065"/>
    <w:rsid w:val="007C1357"/>
    <w:rsid w:val="007C140F"/>
    <w:rsid w:val="007C1537"/>
    <w:rsid w:val="007C16D7"/>
    <w:rsid w:val="007C1B94"/>
    <w:rsid w:val="007C286E"/>
    <w:rsid w:val="007C2A39"/>
    <w:rsid w:val="007C2E9C"/>
    <w:rsid w:val="007C3B96"/>
    <w:rsid w:val="007C3D88"/>
    <w:rsid w:val="007C3EA6"/>
    <w:rsid w:val="007C3F14"/>
    <w:rsid w:val="007C4958"/>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657"/>
    <w:rsid w:val="007C6847"/>
    <w:rsid w:val="007C6939"/>
    <w:rsid w:val="007C6941"/>
    <w:rsid w:val="007C6AA7"/>
    <w:rsid w:val="007C6D8A"/>
    <w:rsid w:val="007C71CC"/>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1E0E"/>
    <w:rsid w:val="007D214A"/>
    <w:rsid w:val="007D2306"/>
    <w:rsid w:val="007D2C8F"/>
    <w:rsid w:val="007D357E"/>
    <w:rsid w:val="007D3889"/>
    <w:rsid w:val="007D39A2"/>
    <w:rsid w:val="007D39D7"/>
    <w:rsid w:val="007D3A26"/>
    <w:rsid w:val="007D3F34"/>
    <w:rsid w:val="007D425D"/>
    <w:rsid w:val="007D4422"/>
    <w:rsid w:val="007D4677"/>
    <w:rsid w:val="007D47E5"/>
    <w:rsid w:val="007D4A61"/>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0EF2"/>
    <w:rsid w:val="007E10FC"/>
    <w:rsid w:val="007E1130"/>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84A"/>
    <w:rsid w:val="007E5A14"/>
    <w:rsid w:val="007E5B22"/>
    <w:rsid w:val="007E5FFD"/>
    <w:rsid w:val="007E666B"/>
    <w:rsid w:val="007E6735"/>
    <w:rsid w:val="007E67F4"/>
    <w:rsid w:val="007E6EF1"/>
    <w:rsid w:val="007E70BE"/>
    <w:rsid w:val="007E7B2B"/>
    <w:rsid w:val="007E7CBA"/>
    <w:rsid w:val="007F031C"/>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80E"/>
    <w:rsid w:val="007F3C52"/>
    <w:rsid w:val="007F3C69"/>
    <w:rsid w:val="007F3FB0"/>
    <w:rsid w:val="007F43A9"/>
    <w:rsid w:val="007F4651"/>
    <w:rsid w:val="007F50ED"/>
    <w:rsid w:val="007F5608"/>
    <w:rsid w:val="007F5874"/>
    <w:rsid w:val="007F5D4A"/>
    <w:rsid w:val="007F6041"/>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0A8"/>
    <w:rsid w:val="00803A19"/>
    <w:rsid w:val="00803E2E"/>
    <w:rsid w:val="00803FAA"/>
    <w:rsid w:val="008041E1"/>
    <w:rsid w:val="00804404"/>
    <w:rsid w:val="00804867"/>
    <w:rsid w:val="0080487F"/>
    <w:rsid w:val="00804B2F"/>
    <w:rsid w:val="00804BBD"/>
    <w:rsid w:val="00804FDF"/>
    <w:rsid w:val="00805018"/>
    <w:rsid w:val="0080531D"/>
    <w:rsid w:val="0080536A"/>
    <w:rsid w:val="008054A1"/>
    <w:rsid w:val="008054D9"/>
    <w:rsid w:val="0080623D"/>
    <w:rsid w:val="0080626E"/>
    <w:rsid w:val="0080638C"/>
    <w:rsid w:val="00806862"/>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643"/>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9C0"/>
    <w:rsid w:val="00814A14"/>
    <w:rsid w:val="00814A1F"/>
    <w:rsid w:val="00814B38"/>
    <w:rsid w:val="00814B65"/>
    <w:rsid w:val="00814C34"/>
    <w:rsid w:val="00814D2B"/>
    <w:rsid w:val="008154B6"/>
    <w:rsid w:val="008155E8"/>
    <w:rsid w:val="00815706"/>
    <w:rsid w:val="0081584F"/>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9DC"/>
    <w:rsid w:val="00817B8F"/>
    <w:rsid w:val="00817C96"/>
    <w:rsid w:val="00817D2A"/>
    <w:rsid w:val="00817F27"/>
    <w:rsid w:val="0082024C"/>
    <w:rsid w:val="00820388"/>
    <w:rsid w:val="00820DF1"/>
    <w:rsid w:val="00821058"/>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0FC"/>
    <w:rsid w:val="00826204"/>
    <w:rsid w:val="00826507"/>
    <w:rsid w:val="00826D90"/>
    <w:rsid w:val="00826DCA"/>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186"/>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847"/>
    <w:rsid w:val="00840A68"/>
    <w:rsid w:val="00840A83"/>
    <w:rsid w:val="00840D46"/>
    <w:rsid w:val="00840EDA"/>
    <w:rsid w:val="0084100E"/>
    <w:rsid w:val="008411A2"/>
    <w:rsid w:val="008412EA"/>
    <w:rsid w:val="00841573"/>
    <w:rsid w:val="008419A1"/>
    <w:rsid w:val="00841EA7"/>
    <w:rsid w:val="00841EB3"/>
    <w:rsid w:val="00842061"/>
    <w:rsid w:val="008426D7"/>
    <w:rsid w:val="00842CC1"/>
    <w:rsid w:val="00842DB7"/>
    <w:rsid w:val="008430CD"/>
    <w:rsid w:val="00843388"/>
    <w:rsid w:val="0084351C"/>
    <w:rsid w:val="008436D3"/>
    <w:rsid w:val="0084387F"/>
    <w:rsid w:val="008439C7"/>
    <w:rsid w:val="00843AFD"/>
    <w:rsid w:val="00843FB9"/>
    <w:rsid w:val="008444F8"/>
    <w:rsid w:val="008445B3"/>
    <w:rsid w:val="008446FB"/>
    <w:rsid w:val="00844750"/>
    <w:rsid w:val="0084499E"/>
    <w:rsid w:val="008449D5"/>
    <w:rsid w:val="00845055"/>
    <w:rsid w:val="0084578E"/>
    <w:rsid w:val="00845F51"/>
    <w:rsid w:val="00845F5B"/>
    <w:rsid w:val="00845F6D"/>
    <w:rsid w:val="00846106"/>
    <w:rsid w:val="008462E7"/>
    <w:rsid w:val="00846467"/>
    <w:rsid w:val="0084688A"/>
    <w:rsid w:val="00846EE5"/>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1E2"/>
    <w:rsid w:val="00852317"/>
    <w:rsid w:val="00852338"/>
    <w:rsid w:val="00852DF8"/>
    <w:rsid w:val="00852F3B"/>
    <w:rsid w:val="00852F92"/>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0BE"/>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280"/>
    <w:rsid w:val="0088261A"/>
    <w:rsid w:val="00882881"/>
    <w:rsid w:val="00882BB1"/>
    <w:rsid w:val="00882DCF"/>
    <w:rsid w:val="00883004"/>
    <w:rsid w:val="00883409"/>
    <w:rsid w:val="0088366F"/>
    <w:rsid w:val="00883D18"/>
    <w:rsid w:val="00883ED6"/>
    <w:rsid w:val="00883F8F"/>
    <w:rsid w:val="00884255"/>
    <w:rsid w:val="0088425B"/>
    <w:rsid w:val="00884B1C"/>
    <w:rsid w:val="00884B7A"/>
    <w:rsid w:val="008850BA"/>
    <w:rsid w:val="008854C7"/>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3BA"/>
    <w:rsid w:val="0089278F"/>
    <w:rsid w:val="00892B5D"/>
    <w:rsid w:val="00892FD7"/>
    <w:rsid w:val="00893024"/>
    <w:rsid w:val="0089367D"/>
    <w:rsid w:val="00893723"/>
    <w:rsid w:val="00893ABC"/>
    <w:rsid w:val="00893B3B"/>
    <w:rsid w:val="00893CB5"/>
    <w:rsid w:val="008940B1"/>
    <w:rsid w:val="00894304"/>
    <w:rsid w:val="00894892"/>
    <w:rsid w:val="00894A3C"/>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2C0"/>
    <w:rsid w:val="008A745B"/>
    <w:rsid w:val="008A7504"/>
    <w:rsid w:val="008A758D"/>
    <w:rsid w:val="008A75A2"/>
    <w:rsid w:val="008A75C5"/>
    <w:rsid w:val="008A7669"/>
    <w:rsid w:val="008A7818"/>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3ED"/>
    <w:rsid w:val="008B35ED"/>
    <w:rsid w:val="008B396C"/>
    <w:rsid w:val="008B39B5"/>
    <w:rsid w:val="008B3FA0"/>
    <w:rsid w:val="008B41EF"/>
    <w:rsid w:val="008B4230"/>
    <w:rsid w:val="008B447F"/>
    <w:rsid w:val="008B4A3B"/>
    <w:rsid w:val="008B4A40"/>
    <w:rsid w:val="008B4AD8"/>
    <w:rsid w:val="008B4B0D"/>
    <w:rsid w:val="008B4B33"/>
    <w:rsid w:val="008B4BA7"/>
    <w:rsid w:val="008B4F28"/>
    <w:rsid w:val="008B4F3F"/>
    <w:rsid w:val="008B519F"/>
    <w:rsid w:val="008B535C"/>
    <w:rsid w:val="008B5577"/>
    <w:rsid w:val="008B57D9"/>
    <w:rsid w:val="008B58AE"/>
    <w:rsid w:val="008B5A8B"/>
    <w:rsid w:val="008B60E9"/>
    <w:rsid w:val="008B60ED"/>
    <w:rsid w:val="008B68DD"/>
    <w:rsid w:val="008B6904"/>
    <w:rsid w:val="008B6B4A"/>
    <w:rsid w:val="008B6E5C"/>
    <w:rsid w:val="008B7394"/>
    <w:rsid w:val="008B75B0"/>
    <w:rsid w:val="008B766A"/>
    <w:rsid w:val="008B7893"/>
    <w:rsid w:val="008B7A0E"/>
    <w:rsid w:val="008C0192"/>
    <w:rsid w:val="008C0362"/>
    <w:rsid w:val="008C0B9C"/>
    <w:rsid w:val="008C0FB9"/>
    <w:rsid w:val="008C1106"/>
    <w:rsid w:val="008C1700"/>
    <w:rsid w:val="008C2423"/>
    <w:rsid w:val="008C2426"/>
    <w:rsid w:val="008C2453"/>
    <w:rsid w:val="008C26B4"/>
    <w:rsid w:val="008C28BA"/>
    <w:rsid w:val="008C2A2E"/>
    <w:rsid w:val="008C30ED"/>
    <w:rsid w:val="008C3240"/>
    <w:rsid w:val="008C3519"/>
    <w:rsid w:val="008C35C4"/>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459"/>
    <w:rsid w:val="008D05D2"/>
    <w:rsid w:val="008D0A9C"/>
    <w:rsid w:val="008D0B9F"/>
    <w:rsid w:val="008D13DC"/>
    <w:rsid w:val="008D149D"/>
    <w:rsid w:val="008D189E"/>
    <w:rsid w:val="008D1E23"/>
    <w:rsid w:val="008D1EF8"/>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6D00"/>
    <w:rsid w:val="008E7066"/>
    <w:rsid w:val="008E7284"/>
    <w:rsid w:val="008E7305"/>
    <w:rsid w:val="008E7DB3"/>
    <w:rsid w:val="008E7FCF"/>
    <w:rsid w:val="008F01AB"/>
    <w:rsid w:val="008F0460"/>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A64"/>
    <w:rsid w:val="008F4B05"/>
    <w:rsid w:val="008F4BA1"/>
    <w:rsid w:val="008F4BFE"/>
    <w:rsid w:val="008F4C3E"/>
    <w:rsid w:val="008F4E3F"/>
    <w:rsid w:val="008F5085"/>
    <w:rsid w:val="008F5184"/>
    <w:rsid w:val="008F52BC"/>
    <w:rsid w:val="008F551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40"/>
    <w:rsid w:val="009023CF"/>
    <w:rsid w:val="0090255A"/>
    <w:rsid w:val="00902734"/>
    <w:rsid w:val="00902997"/>
    <w:rsid w:val="009029F0"/>
    <w:rsid w:val="00902F3F"/>
    <w:rsid w:val="0090300D"/>
    <w:rsid w:val="00903021"/>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0EB"/>
    <w:rsid w:val="00906100"/>
    <w:rsid w:val="009067B8"/>
    <w:rsid w:val="00906C09"/>
    <w:rsid w:val="00906EED"/>
    <w:rsid w:val="00906FCE"/>
    <w:rsid w:val="00907071"/>
    <w:rsid w:val="0090715C"/>
    <w:rsid w:val="009075CF"/>
    <w:rsid w:val="00910178"/>
    <w:rsid w:val="009106B0"/>
    <w:rsid w:val="009108A7"/>
    <w:rsid w:val="00910A24"/>
    <w:rsid w:val="00910D91"/>
    <w:rsid w:val="00910ED6"/>
    <w:rsid w:val="00911052"/>
    <w:rsid w:val="0091108A"/>
    <w:rsid w:val="0091147A"/>
    <w:rsid w:val="0091192E"/>
    <w:rsid w:val="0091199C"/>
    <w:rsid w:val="00911B6E"/>
    <w:rsid w:val="00911E1A"/>
    <w:rsid w:val="009122A4"/>
    <w:rsid w:val="009122C8"/>
    <w:rsid w:val="00912347"/>
    <w:rsid w:val="009123B9"/>
    <w:rsid w:val="009127E4"/>
    <w:rsid w:val="00912BE4"/>
    <w:rsid w:val="009131D7"/>
    <w:rsid w:val="009136E4"/>
    <w:rsid w:val="009138EB"/>
    <w:rsid w:val="00913AEE"/>
    <w:rsid w:val="00913B4C"/>
    <w:rsid w:val="00913CC4"/>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5DBE"/>
    <w:rsid w:val="0091610F"/>
    <w:rsid w:val="009161BA"/>
    <w:rsid w:val="009166EE"/>
    <w:rsid w:val="00916827"/>
    <w:rsid w:val="00916886"/>
    <w:rsid w:val="0091690C"/>
    <w:rsid w:val="00916FD7"/>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739"/>
    <w:rsid w:val="0092694F"/>
    <w:rsid w:val="0092698B"/>
    <w:rsid w:val="009269EB"/>
    <w:rsid w:val="00927060"/>
    <w:rsid w:val="00927211"/>
    <w:rsid w:val="009272DB"/>
    <w:rsid w:val="00927752"/>
    <w:rsid w:val="00927F5E"/>
    <w:rsid w:val="00930305"/>
    <w:rsid w:val="0093063D"/>
    <w:rsid w:val="0093135E"/>
    <w:rsid w:val="0093195D"/>
    <w:rsid w:val="00931C52"/>
    <w:rsid w:val="00931C6F"/>
    <w:rsid w:val="00931DF0"/>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4A73"/>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819"/>
    <w:rsid w:val="00941923"/>
    <w:rsid w:val="00941A1C"/>
    <w:rsid w:val="00941B97"/>
    <w:rsid w:val="00941CE1"/>
    <w:rsid w:val="009422F0"/>
    <w:rsid w:val="00942313"/>
    <w:rsid w:val="009428B3"/>
    <w:rsid w:val="00942BB8"/>
    <w:rsid w:val="00942C04"/>
    <w:rsid w:val="0094335F"/>
    <w:rsid w:val="009433A3"/>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47FC1"/>
    <w:rsid w:val="00950272"/>
    <w:rsid w:val="009502C1"/>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1F91"/>
    <w:rsid w:val="00952044"/>
    <w:rsid w:val="0095209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EBA"/>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104"/>
    <w:rsid w:val="009654F0"/>
    <w:rsid w:val="00965655"/>
    <w:rsid w:val="009656FA"/>
    <w:rsid w:val="009659EA"/>
    <w:rsid w:val="0096691D"/>
    <w:rsid w:val="00966EC4"/>
    <w:rsid w:val="00967145"/>
    <w:rsid w:val="009672BC"/>
    <w:rsid w:val="0096766C"/>
    <w:rsid w:val="00967851"/>
    <w:rsid w:val="00967B67"/>
    <w:rsid w:val="00967CFD"/>
    <w:rsid w:val="00967D2D"/>
    <w:rsid w:val="00967D7D"/>
    <w:rsid w:val="00970671"/>
    <w:rsid w:val="00970872"/>
    <w:rsid w:val="00970F7A"/>
    <w:rsid w:val="00970FE3"/>
    <w:rsid w:val="00971190"/>
    <w:rsid w:val="009712FC"/>
    <w:rsid w:val="00971536"/>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AF0"/>
    <w:rsid w:val="00973F29"/>
    <w:rsid w:val="00974013"/>
    <w:rsid w:val="00974182"/>
    <w:rsid w:val="009744FF"/>
    <w:rsid w:val="00974520"/>
    <w:rsid w:val="00974869"/>
    <w:rsid w:val="00974950"/>
    <w:rsid w:val="0097496D"/>
    <w:rsid w:val="00974B0E"/>
    <w:rsid w:val="00974EB9"/>
    <w:rsid w:val="00974EBD"/>
    <w:rsid w:val="009751BA"/>
    <w:rsid w:val="00975859"/>
    <w:rsid w:val="00975955"/>
    <w:rsid w:val="00976021"/>
    <w:rsid w:val="009761A9"/>
    <w:rsid w:val="00976653"/>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001"/>
    <w:rsid w:val="0098510C"/>
    <w:rsid w:val="0098511E"/>
    <w:rsid w:val="009852B3"/>
    <w:rsid w:val="009852F6"/>
    <w:rsid w:val="0098541D"/>
    <w:rsid w:val="009854EF"/>
    <w:rsid w:val="00985790"/>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880"/>
    <w:rsid w:val="00991AE5"/>
    <w:rsid w:val="00991C2C"/>
    <w:rsid w:val="00991F39"/>
    <w:rsid w:val="009921AE"/>
    <w:rsid w:val="00992624"/>
    <w:rsid w:val="009927C4"/>
    <w:rsid w:val="00992B19"/>
    <w:rsid w:val="00992BE4"/>
    <w:rsid w:val="009930C0"/>
    <w:rsid w:val="0099324C"/>
    <w:rsid w:val="00993627"/>
    <w:rsid w:val="00993658"/>
    <w:rsid w:val="0099367D"/>
    <w:rsid w:val="009936F0"/>
    <w:rsid w:val="00993845"/>
    <w:rsid w:val="00993D5D"/>
    <w:rsid w:val="00993DA5"/>
    <w:rsid w:val="0099408C"/>
    <w:rsid w:val="009945A4"/>
    <w:rsid w:val="00994967"/>
    <w:rsid w:val="00994C26"/>
    <w:rsid w:val="00994FBD"/>
    <w:rsid w:val="00995360"/>
    <w:rsid w:val="009954AD"/>
    <w:rsid w:val="0099573B"/>
    <w:rsid w:val="00995C6D"/>
    <w:rsid w:val="00995DCD"/>
    <w:rsid w:val="00996546"/>
    <w:rsid w:val="009969A0"/>
    <w:rsid w:val="00996A8B"/>
    <w:rsid w:val="00996B84"/>
    <w:rsid w:val="00996CD1"/>
    <w:rsid w:val="00996CD4"/>
    <w:rsid w:val="00996E74"/>
    <w:rsid w:val="00996F99"/>
    <w:rsid w:val="00996F9D"/>
    <w:rsid w:val="00996FA3"/>
    <w:rsid w:val="00996FF7"/>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B7"/>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AD8"/>
    <w:rsid w:val="009B3C79"/>
    <w:rsid w:val="009B3E20"/>
    <w:rsid w:val="009B3E77"/>
    <w:rsid w:val="009B3F3C"/>
    <w:rsid w:val="009B4821"/>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0EFC"/>
    <w:rsid w:val="009C10AC"/>
    <w:rsid w:val="009C10DF"/>
    <w:rsid w:val="009C1280"/>
    <w:rsid w:val="009C1518"/>
    <w:rsid w:val="009C17A6"/>
    <w:rsid w:val="009C1A35"/>
    <w:rsid w:val="009C1AA6"/>
    <w:rsid w:val="009C1B3C"/>
    <w:rsid w:val="009C1D4B"/>
    <w:rsid w:val="009C1DCD"/>
    <w:rsid w:val="009C1E0C"/>
    <w:rsid w:val="009C210C"/>
    <w:rsid w:val="009C2192"/>
    <w:rsid w:val="009C281C"/>
    <w:rsid w:val="009C29E0"/>
    <w:rsid w:val="009C2A5E"/>
    <w:rsid w:val="009C2BB6"/>
    <w:rsid w:val="009C31B7"/>
    <w:rsid w:val="009C3916"/>
    <w:rsid w:val="009C3A87"/>
    <w:rsid w:val="009C3D88"/>
    <w:rsid w:val="009C3EDC"/>
    <w:rsid w:val="009C3EEC"/>
    <w:rsid w:val="009C4074"/>
    <w:rsid w:val="009C4683"/>
    <w:rsid w:val="009C5103"/>
    <w:rsid w:val="009C520B"/>
    <w:rsid w:val="009C5785"/>
    <w:rsid w:val="009C5874"/>
    <w:rsid w:val="009C58F9"/>
    <w:rsid w:val="009C594F"/>
    <w:rsid w:val="009C5F7F"/>
    <w:rsid w:val="009C64A2"/>
    <w:rsid w:val="009C64C1"/>
    <w:rsid w:val="009C652B"/>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582"/>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560"/>
    <w:rsid w:val="009D6877"/>
    <w:rsid w:val="009D69E5"/>
    <w:rsid w:val="009D6B8A"/>
    <w:rsid w:val="009D6D97"/>
    <w:rsid w:val="009D75A4"/>
    <w:rsid w:val="009D79EA"/>
    <w:rsid w:val="009E0FC3"/>
    <w:rsid w:val="009E100C"/>
    <w:rsid w:val="009E1100"/>
    <w:rsid w:val="009E11A9"/>
    <w:rsid w:val="009E1544"/>
    <w:rsid w:val="009E15BD"/>
    <w:rsid w:val="009E176B"/>
    <w:rsid w:val="009E1B76"/>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3EAA"/>
    <w:rsid w:val="009E3F9F"/>
    <w:rsid w:val="009E410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7E4"/>
    <w:rsid w:val="009E78D9"/>
    <w:rsid w:val="009E798E"/>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2297"/>
    <w:rsid w:val="009F229A"/>
    <w:rsid w:val="009F28CC"/>
    <w:rsid w:val="009F2D46"/>
    <w:rsid w:val="009F2E7E"/>
    <w:rsid w:val="009F34CC"/>
    <w:rsid w:val="009F3A4B"/>
    <w:rsid w:val="009F3FC9"/>
    <w:rsid w:val="009F41E1"/>
    <w:rsid w:val="009F4375"/>
    <w:rsid w:val="009F4834"/>
    <w:rsid w:val="009F4C23"/>
    <w:rsid w:val="009F4C76"/>
    <w:rsid w:val="009F4D27"/>
    <w:rsid w:val="009F4F05"/>
    <w:rsid w:val="009F5234"/>
    <w:rsid w:val="009F5457"/>
    <w:rsid w:val="009F55B0"/>
    <w:rsid w:val="009F5606"/>
    <w:rsid w:val="009F561C"/>
    <w:rsid w:val="009F57FE"/>
    <w:rsid w:val="009F5B12"/>
    <w:rsid w:val="009F5CA4"/>
    <w:rsid w:val="009F5E10"/>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B8B"/>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0E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AE3"/>
    <w:rsid w:val="00A10B48"/>
    <w:rsid w:val="00A10CB4"/>
    <w:rsid w:val="00A114B5"/>
    <w:rsid w:val="00A1156D"/>
    <w:rsid w:val="00A115BF"/>
    <w:rsid w:val="00A11ACA"/>
    <w:rsid w:val="00A11AE2"/>
    <w:rsid w:val="00A11E0F"/>
    <w:rsid w:val="00A11FA2"/>
    <w:rsid w:val="00A121EA"/>
    <w:rsid w:val="00A12206"/>
    <w:rsid w:val="00A12270"/>
    <w:rsid w:val="00A12301"/>
    <w:rsid w:val="00A12507"/>
    <w:rsid w:val="00A1260C"/>
    <w:rsid w:val="00A12A73"/>
    <w:rsid w:val="00A12BEE"/>
    <w:rsid w:val="00A12C49"/>
    <w:rsid w:val="00A12C57"/>
    <w:rsid w:val="00A12EE8"/>
    <w:rsid w:val="00A13002"/>
    <w:rsid w:val="00A131A4"/>
    <w:rsid w:val="00A1328C"/>
    <w:rsid w:val="00A1341C"/>
    <w:rsid w:val="00A13511"/>
    <w:rsid w:val="00A13715"/>
    <w:rsid w:val="00A13AAA"/>
    <w:rsid w:val="00A13CF1"/>
    <w:rsid w:val="00A142D9"/>
    <w:rsid w:val="00A14574"/>
    <w:rsid w:val="00A145D0"/>
    <w:rsid w:val="00A14620"/>
    <w:rsid w:val="00A14743"/>
    <w:rsid w:val="00A14B5D"/>
    <w:rsid w:val="00A1562F"/>
    <w:rsid w:val="00A157EC"/>
    <w:rsid w:val="00A15E98"/>
    <w:rsid w:val="00A15FF9"/>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E9C"/>
    <w:rsid w:val="00A24150"/>
    <w:rsid w:val="00A246A6"/>
    <w:rsid w:val="00A2470A"/>
    <w:rsid w:val="00A2481C"/>
    <w:rsid w:val="00A24B4D"/>
    <w:rsid w:val="00A24CCF"/>
    <w:rsid w:val="00A24F10"/>
    <w:rsid w:val="00A2502D"/>
    <w:rsid w:val="00A252DC"/>
    <w:rsid w:val="00A25A28"/>
    <w:rsid w:val="00A25D9C"/>
    <w:rsid w:val="00A260B3"/>
    <w:rsid w:val="00A261E4"/>
    <w:rsid w:val="00A26200"/>
    <w:rsid w:val="00A26337"/>
    <w:rsid w:val="00A26756"/>
    <w:rsid w:val="00A26883"/>
    <w:rsid w:val="00A26D60"/>
    <w:rsid w:val="00A26E54"/>
    <w:rsid w:val="00A26EE0"/>
    <w:rsid w:val="00A2766C"/>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6D7"/>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0A4"/>
    <w:rsid w:val="00A41179"/>
    <w:rsid w:val="00A41263"/>
    <w:rsid w:val="00A41420"/>
    <w:rsid w:val="00A41772"/>
    <w:rsid w:val="00A418E6"/>
    <w:rsid w:val="00A41CA0"/>
    <w:rsid w:val="00A41CD0"/>
    <w:rsid w:val="00A42659"/>
    <w:rsid w:val="00A42721"/>
    <w:rsid w:val="00A42897"/>
    <w:rsid w:val="00A429DE"/>
    <w:rsid w:val="00A42B76"/>
    <w:rsid w:val="00A4339C"/>
    <w:rsid w:val="00A43489"/>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A61"/>
    <w:rsid w:val="00A47B4B"/>
    <w:rsid w:val="00A5044D"/>
    <w:rsid w:val="00A504EC"/>
    <w:rsid w:val="00A50A9E"/>
    <w:rsid w:val="00A50AED"/>
    <w:rsid w:val="00A50B00"/>
    <w:rsid w:val="00A511FB"/>
    <w:rsid w:val="00A514B2"/>
    <w:rsid w:val="00A514EB"/>
    <w:rsid w:val="00A514F3"/>
    <w:rsid w:val="00A51810"/>
    <w:rsid w:val="00A51D17"/>
    <w:rsid w:val="00A51E08"/>
    <w:rsid w:val="00A51F5E"/>
    <w:rsid w:val="00A521E0"/>
    <w:rsid w:val="00A527AD"/>
    <w:rsid w:val="00A52952"/>
    <w:rsid w:val="00A52A54"/>
    <w:rsid w:val="00A52D1E"/>
    <w:rsid w:val="00A53552"/>
    <w:rsid w:val="00A53DDA"/>
    <w:rsid w:val="00A544BF"/>
    <w:rsid w:val="00A54A90"/>
    <w:rsid w:val="00A54D16"/>
    <w:rsid w:val="00A55747"/>
    <w:rsid w:val="00A5579B"/>
    <w:rsid w:val="00A55877"/>
    <w:rsid w:val="00A55BB7"/>
    <w:rsid w:val="00A55CAC"/>
    <w:rsid w:val="00A55CCE"/>
    <w:rsid w:val="00A55E76"/>
    <w:rsid w:val="00A5637C"/>
    <w:rsid w:val="00A565AD"/>
    <w:rsid w:val="00A56735"/>
    <w:rsid w:val="00A56C2C"/>
    <w:rsid w:val="00A56F44"/>
    <w:rsid w:val="00A570E9"/>
    <w:rsid w:val="00A57311"/>
    <w:rsid w:val="00A57359"/>
    <w:rsid w:val="00A5750B"/>
    <w:rsid w:val="00A575E5"/>
    <w:rsid w:val="00A576CB"/>
    <w:rsid w:val="00A577E9"/>
    <w:rsid w:val="00A57C08"/>
    <w:rsid w:val="00A57F96"/>
    <w:rsid w:val="00A60100"/>
    <w:rsid w:val="00A602EE"/>
    <w:rsid w:val="00A6070B"/>
    <w:rsid w:val="00A60739"/>
    <w:rsid w:val="00A6098D"/>
    <w:rsid w:val="00A60E31"/>
    <w:rsid w:val="00A61344"/>
    <w:rsid w:val="00A6139F"/>
    <w:rsid w:val="00A615F0"/>
    <w:rsid w:val="00A6175F"/>
    <w:rsid w:val="00A6178F"/>
    <w:rsid w:val="00A61828"/>
    <w:rsid w:val="00A61A65"/>
    <w:rsid w:val="00A61F25"/>
    <w:rsid w:val="00A620AA"/>
    <w:rsid w:val="00A628E8"/>
    <w:rsid w:val="00A62953"/>
    <w:rsid w:val="00A62961"/>
    <w:rsid w:val="00A62D25"/>
    <w:rsid w:val="00A62DE5"/>
    <w:rsid w:val="00A62E46"/>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7A1"/>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5CD"/>
    <w:rsid w:val="00A73873"/>
    <w:rsid w:val="00A73A4F"/>
    <w:rsid w:val="00A73D3B"/>
    <w:rsid w:val="00A744A2"/>
    <w:rsid w:val="00A74526"/>
    <w:rsid w:val="00A745D9"/>
    <w:rsid w:val="00A7460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D50"/>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66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F8"/>
    <w:rsid w:val="00A97E7B"/>
    <w:rsid w:val="00A97FC8"/>
    <w:rsid w:val="00AA0003"/>
    <w:rsid w:val="00AA0407"/>
    <w:rsid w:val="00AA04E9"/>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8C"/>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0DEC"/>
    <w:rsid w:val="00AC1191"/>
    <w:rsid w:val="00AC11F3"/>
    <w:rsid w:val="00AC1281"/>
    <w:rsid w:val="00AC1500"/>
    <w:rsid w:val="00AC1A0A"/>
    <w:rsid w:val="00AC1C9F"/>
    <w:rsid w:val="00AC26FA"/>
    <w:rsid w:val="00AC2746"/>
    <w:rsid w:val="00AC2A44"/>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3F0"/>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29"/>
    <w:rsid w:val="00AD3EC6"/>
    <w:rsid w:val="00AD48F9"/>
    <w:rsid w:val="00AD514B"/>
    <w:rsid w:val="00AD5485"/>
    <w:rsid w:val="00AD58E2"/>
    <w:rsid w:val="00AD5B9B"/>
    <w:rsid w:val="00AD5FAC"/>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AFF"/>
    <w:rsid w:val="00AE2BFE"/>
    <w:rsid w:val="00AE2E18"/>
    <w:rsid w:val="00AE3004"/>
    <w:rsid w:val="00AE31B1"/>
    <w:rsid w:val="00AE3211"/>
    <w:rsid w:val="00AE3528"/>
    <w:rsid w:val="00AE37E9"/>
    <w:rsid w:val="00AE3954"/>
    <w:rsid w:val="00AE3CE1"/>
    <w:rsid w:val="00AE4557"/>
    <w:rsid w:val="00AE456C"/>
    <w:rsid w:val="00AE47C4"/>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4E6"/>
    <w:rsid w:val="00AE6584"/>
    <w:rsid w:val="00AE69BD"/>
    <w:rsid w:val="00AE6D12"/>
    <w:rsid w:val="00AE6EEB"/>
    <w:rsid w:val="00AE6F42"/>
    <w:rsid w:val="00AE723D"/>
    <w:rsid w:val="00AE77EF"/>
    <w:rsid w:val="00AE7992"/>
    <w:rsid w:val="00AF0043"/>
    <w:rsid w:val="00AF00EE"/>
    <w:rsid w:val="00AF0229"/>
    <w:rsid w:val="00AF04B2"/>
    <w:rsid w:val="00AF0508"/>
    <w:rsid w:val="00AF0801"/>
    <w:rsid w:val="00AF0987"/>
    <w:rsid w:val="00AF0AF0"/>
    <w:rsid w:val="00AF0BA8"/>
    <w:rsid w:val="00AF0E62"/>
    <w:rsid w:val="00AF1414"/>
    <w:rsid w:val="00AF1FEC"/>
    <w:rsid w:val="00AF28B0"/>
    <w:rsid w:val="00AF2C91"/>
    <w:rsid w:val="00AF2D11"/>
    <w:rsid w:val="00AF2DED"/>
    <w:rsid w:val="00AF3C80"/>
    <w:rsid w:val="00AF3C8C"/>
    <w:rsid w:val="00AF41FC"/>
    <w:rsid w:val="00AF426D"/>
    <w:rsid w:val="00AF44F2"/>
    <w:rsid w:val="00AF457C"/>
    <w:rsid w:val="00AF4648"/>
    <w:rsid w:val="00AF4BC1"/>
    <w:rsid w:val="00AF4D90"/>
    <w:rsid w:val="00AF5021"/>
    <w:rsid w:val="00AF5235"/>
    <w:rsid w:val="00AF5363"/>
    <w:rsid w:val="00AF5EA9"/>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5D"/>
    <w:rsid w:val="00B01CC2"/>
    <w:rsid w:val="00B01F0D"/>
    <w:rsid w:val="00B01FB9"/>
    <w:rsid w:val="00B02014"/>
    <w:rsid w:val="00B0208A"/>
    <w:rsid w:val="00B0226B"/>
    <w:rsid w:val="00B0226D"/>
    <w:rsid w:val="00B023FC"/>
    <w:rsid w:val="00B02573"/>
    <w:rsid w:val="00B02599"/>
    <w:rsid w:val="00B02A4C"/>
    <w:rsid w:val="00B03101"/>
    <w:rsid w:val="00B036F2"/>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32C"/>
    <w:rsid w:val="00B1093D"/>
    <w:rsid w:val="00B10A25"/>
    <w:rsid w:val="00B10BD1"/>
    <w:rsid w:val="00B10C31"/>
    <w:rsid w:val="00B10EC2"/>
    <w:rsid w:val="00B11182"/>
    <w:rsid w:val="00B111BF"/>
    <w:rsid w:val="00B114C4"/>
    <w:rsid w:val="00B11882"/>
    <w:rsid w:val="00B119E6"/>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5A"/>
    <w:rsid w:val="00B146A7"/>
    <w:rsid w:val="00B147CC"/>
    <w:rsid w:val="00B14B30"/>
    <w:rsid w:val="00B14DE2"/>
    <w:rsid w:val="00B15085"/>
    <w:rsid w:val="00B150B5"/>
    <w:rsid w:val="00B15141"/>
    <w:rsid w:val="00B151C6"/>
    <w:rsid w:val="00B1537F"/>
    <w:rsid w:val="00B153A6"/>
    <w:rsid w:val="00B15A0F"/>
    <w:rsid w:val="00B15C5C"/>
    <w:rsid w:val="00B1629E"/>
    <w:rsid w:val="00B1655A"/>
    <w:rsid w:val="00B16562"/>
    <w:rsid w:val="00B167A6"/>
    <w:rsid w:val="00B169F8"/>
    <w:rsid w:val="00B16AE9"/>
    <w:rsid w:val="00B16B5F"/>
    <w:rsid w:val="00B16CC3"/>
    <w:rsid w:val="00B16E40"/>
    <w:rsid w:val="00B1736C"/>
    <w:rsid w:val="00B17475"/>
    <w:rsid w:val="00B17744"/>
    <w:rsid w:val="00B17C27"/>
    <w:rsid w:val="00B20057"/>
    <w:rsid w:val="00B20383"/>
    <w:rsid w:val="00B2043A"/>
    <w:rsid w:val="00B20846"/>
    <w:rsid w:val="00B208F6"/>
    <w:rsid w:val="00B20E2B"/>
    <w:rsid w:val="00B21016"/>
    <w:rsid w:val="00B2115B"/>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0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3F"/>
    <w:rsid w:val="00B269CE"/>
    <w:rsid w:val="00B27277"/>
    <w:rsid w:val="00B27332"/>
    <w:rsid w:val="00B2757B"/>
    <w:rsid w:val="00B27B29"/>
    <w:rsid w:val="00B27BA9"/>
    <w:rsid w:val="00B27C5E"/>
    <w:rsid w:val="00B27D54"/>
    <w:rsid w:val="00B305C0"/>
    <w:rsid w:val="00B305F9"/>
    <w:rsid w:val="00B3069A"/>
    <w:rsid w:val="00B30BDA"/>
    <w:rsid w:val="00B30BF3"/>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7D4"/>
    <w:rsid w:val="00B40984"/>
    <w:rsid w:val="00B409B7"/>
    <w:rsid w:val="00B40D73"/>
    <w:rsid w:val="00B40FDA"/>
    <w:rsid w:val="00B411A3"/>
    <w:rsid w:val="00B412CB"/>
    <w:rsid w:val="00B41351"/>
    <w:rsid w:val="00B413E1"/>
    <w:rsid w:val="00B415EF"/>
    <w:rsid w:val="00B41A84"/>
    <w:rsid w:val="00B41B34"/>
    <w:rsid w:val="00B41C76"/>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0DFA"/>
    <w:rsid w:val="00B51224"/>
    <w:rsid w:val="00B513F2"/>
    <w:rsid w:val="00B51420"/>
    <w:rsid w:val="00B51526"/>
    <w:rsid w:val="00B5165C"/>
    <w:rsid w:val="00B51A40"/>
    <w:rsid w:val="00B51CC0"/>
    <w:rsid w:val="00B51F40"/>
    <w:rsid w:val="00B520C0"/>
    <w:rsid w:val="00B52559"/>
    <w:rsid w:val="00B52646"/>
    <w:rsid w:val="00B529F2"/>
    <w:rsid w:val="00B52AAD"/>
    <w:rsid w:val="00B52BC3"/>
    <w:rsid w:val="00B52BFC"/>
    <w:rsid w:val="00B52EA6"/>
    <w:rsid w:val="00B53591"/>
    <w:rsid w:val="00B53A5E"/>
    <w:rsid w:val="00B53C0B"/>
    <w:rsid w:val="00B53EC2"/>
    <w:rsid w:val="00B53EF5"/>
    <w:rsid w:val="00B53F61"/>
    <w:rsid w:val="00B5428C"/>
    <w:rsid w:val="00B54381"/>
    <w:rsid w:val="00B543E9"/>
    <w:rsid w:val="00B54759"/>
    <w:rsid w:val="00B5475E"/>
    <w:rsid w:val="00B54809"/>
    <w:rsid w:val="00B54989"/>
    <w:rsid w:val="00B54A96"/>
    <w:rsid w:val="00B54DAD"/>
    <w:rsid w:val="00B553CF"/>
    <w:rsid w:val="00B55517"/>
    <w:rsid w:val="00B555B8"/>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FF7"/>
    <w:rsid w:val="00B6704A"/>
    <w:rsid w:val="00B675E5"/>
    <w:rsid w:val="00B6796C"/>
    <w:rsid w:val="00B67996"/>
    <w:rsid w:val="00B67B2B"/>
    <w:rsid w:val="00B67D7F"/>
    <w:rsid w:val="00B70333"/>
    <w:rsid w:val="00B703CE"/>
    <w:rsid w:val="00B70470"/>
    <w:rsid w:val="00B70752"/>
    <w:rsid w:val="00B707D8"/>
    <w:rsid w:val="00B70A49"/>
    <w:rsid w:val="00B70DD4"/>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40"/>
    <w:rsid w:val="00B77D8A"/>
    <w:rsid w:val="00B8053A"/>
    <w:rsid w:val="00B8053B"/>
    <w:rsid w:val="00B80795"/>
    <w:rsid w:val="00B80B0F"/>
    <w:rsid w:val="00B80CAD"/>
    <w:rsid w:val="00B80D06"/>
    <w:rsid w:val="00B80F5B"/>
    <w:rsid w:val="00B81009"/>
    <w:rsid w:val="00B811F0"/>
    <w:rsid w:val="00B812E8"/>
    <w:rsid w:val="00B81578"/>
    <w:rsid w:val="00B81684"/>
    <w:rsid w:val="00B817F4"/>
    <w:rsid w:val="00B81E67"/>
    <w:rsid w:val="00B8206A"/>
    <w:rsid w:val="00B821AB"/>
    <w:rsid w:val="00B8226F"/>
    <w:rsid w:val="00B82519"/>
    <w:rsid w:val="00B82942"/>
    <w:rsid w:val="00B82ED6"/>
    <w:rsid w:val="00B830F7"/>
    <w:rsid w:val="00B8321E"/>
    <w:rsid w:val="00B83931"/>
    <w:rsid w:val="00B83AC3"/>
    <w:rsid w:val="00B83D8E"/>
    <w:rsid w:val="00B83DF6"/>
    <w:rsid w:val="00B8408E"/>
    <w:rsid w:val="00B84920"/>
    <w:rsid w:val="00B84BE8"/>
    <w:rsid w:val="00B84CFA"/>
    <w:rsid w:val="00B8502C"/>
    <w:rsid w:val="00B85123"/>
    <w:rsid w:val="00B85BAD"/>
    <w:rsid w:val="00B85E03"/>
    <w:rsid w:val="00B85E28"/>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92B"/>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355"/>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499"/>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26C"/>
    <w:rsid w:val="00BB238E"/>
    <w:rsid w:val="00BB2649"/>
    <w:rsid w:val="00BB2A18"/>
    <w:rsid w:val="00BB3355"/>
    <w:rsid w:val="00BB35FB"/>
    <w:rsid w:val="00BB365A"/>
    <w:rsid w:val="00BB3942"/>
    <w:rsid w:val="00BB3E68"/>
    <w:rsid w:val="00BB3F4C"/>
    <w:rsid w:val="00BB3F8F"/>
    <w:rsid w:val="00BB3FE9"/>
    <w:rsid w:val="00BB400E"/>
    <w:rsid w:val="00BB424D"/>
    <w:rsid w:val="00BB494A"/>
    <w:rsid w:val="00BB4A42"/>
    <w:rsid w:val="00BB525A"/>
    <w:rsid w:val="00BB5321"/>
    <w:rsid w:val="00BB55E6"/>
    <w:rsid w:val="00BB56F2"/>
    <w:rsid w:val="00BB56F3"/>
    <w:rsid w:val="00BB592E"/>
    <w:rsid w:val="00BB6037"/>
    <w:rsid w:val="00BB61DC"/>
    <w:rsid w:val="00BB62A9"/>
    <w:rsid w:val="00BB6431"/>
    <w:rsid w:val="00BB6472"/>
    <w:rsid w:val="00BB6661"/>
    <w:rsid w:val="00BB6C81"/>
    <w:rsid w:val="00BB71EC"/>
    <w:rsid w:val="00BB723D"/>
    <w:rsid w:val="00BB724B"/>
    <w:rsid w:val="00BB7634"/>
    <w:rsid w:val="00BB7BF6"/>
    <w:rsid w:val="00BC0854"/>
    <w:rsid w:val="00BC0B64"/>
    <w:rsid w:val="00BC0F65"/>
    <w:rsid w:val="00BC16BF"/>
    <w:rsid w:val="00BC177F"/>
    <w:rsid w:val="00BC17EF"/>
    <w:rsid w:val="00BC1A03"/>
    <w:rsid w:val="00BC1A99"/>
    <w:rsid w:val="00BC1E0F"/>
    <w:rsid w:val="00BC1EF1"/>
    <w:rsid w:val="00BC201A"/>
    <w:rsid w:val="00BC20D2"/>
    <w:rsid w:val="00BC2126"/>
    <w:rsid w:val="00BC2B35"/>
    <w:rsid w:val="00BC2BC7"/>
    <w:rsid w:val="00BC2C9B"/>
    <w:rsid w:val="00BC2F45"/>
    <w:rsid w:val="00BC31A0"/>
    <w:rsid w:val="00BC321B"/>
    <w:rsid w:val="00BC344E"/>
    <w:rsid w:val="00BC34F8"/>
    <w:rsid w:val="00BC3667"/>
    <w:rsid w:val="00BC36A6"/>
    <w:rsid w:val="00BC38B8"/>
    <w:rsid w:val="00BC3CF8"/>
    <w:rsid w:val="00BC3FE8"/>
    <w:rsid w:val="00BC40B9"/>
    <w:rsid w:val="00BC499E"/>
    <w:rsid w:val="00BC4ADC"/>
    <w:rsid w:val="00BC4D1F"/>
    <w:rsid w:val="00BC4DAD"/>
    <w:rsid w:val="00BC52B4"/>
    <w:rsid w:val="00BC5CE2"/>
    <w:rsid w:val="00BC68C0"/>
    <w:rsid w:val="00BC6CB0"/>
    <w:rsid w:val="00BC6F7C"/>
    <w:rsid w:val="00BC70D5"/>
    <w:rsid w:val="00BC7133"/>
    <w:rsid w:val="00BC71C5"/>
    <w:rsid w:val="00BC7659"/>
    <w:rsid w:val="00BC77C9"/>
    <w:rsid w:val="00BC783B"/>
    <w:rsid w:val="00BC7A42"/>
    <w:rsid w:val="00BD013E"/>
    <w:rsid w:val="00BD018C"/>
    <w:rsid w:val="00BD0238"/>
    <w:rsid w:val="00BD03F7"/>
    <w:rsid w:val="00BD082C"/>
    <w:rsid w:val="00BD0C21"/>
    <w:rsid w:val="00BD0FC4"/>
    <w:rsid w:val="00BD100C"/>
    <w:rsid w:val="00BD140B"/>
    <w:rsid w:val="00BD1624"/>
    <w:rsid w:val="00BD1A67"/>
    <w:rsid w:val="00BD238C"/>
    <w:rsid w:val="00BD27AA"/>
    <w:rsid w:val="00BD2869"/>
    <w:rsid w:val="00BD2A08"/>
    <w:rsid w:val="00BD2B07"/>
    <w:rsid w:val="00BD2CED"/>
    <w:rsid w:val="00BD2F55"/>
    <w:rsid w:val="00BD30E5"/>
    <w:rsid w:val="00BD3837"/>
    <w:rsid w:val="00BD386B"/>
    <w:rsid w:val="00BD3B89"/>
    <w:rsid w:val="00BD3C49"/>
    <w:rsid w:val="00BD3C69"/>
    <w:rsid w:val="00BD3D7A"/>
    <w:rsid w:val="00BD4092"/>
    <w:rsid w:val="00BD4235"/>
    <w:rsid w:val="00BD42DA"/>
    <w:rsid w:val="00BD45AD"/>
    <w:rsid w:val="00BD4ADB"/>
    <w:rsid w:val="00BD4F5F"/>
    <w:rsid w:val="00BD5A26"/>
    <w:rsid w:val="00BD5CD4"/>
    <w:rsid w:val="00BD5FA4"/>
    <w:rsid w:val="00BD616D"/>
    <w:rsid w:val="00BD6509"/>
    <w:rsid w:val="00BD689C"/>
    <w:rsid w:val="00BD6A22"/>
    <w:rsid w:val="00BD6BB1"/>
    <w:rsid w:val="00BD6D88"/>
    <w:rsid w:val="00BD782C"/>
    <w:rsid w:val="00BD7927"/>
    <w:rsid w:val="00BD7A82"/>
    <w:rsid w:val="00BD7E56"/>
    <w:rsid w:val="00BD7F01"/>
    <w:rsid w:val="00BD7F9E"/>
    <w:rsid w:val="00BE02A3"/>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76F"/>
    <w:rsid w:val="00BE48B2"/>
    <w:rsid w:val="00BE4E4C"/>
    <w:rsid w:val="00BE5164"/>
    <w:rsid w:val="00BE51C6"/>
    <w:rsid w:val="00BE5519"/>
    <w:rsid w:val="00BE5622"/>
    <w:rsid w:val="00BE57B1"/>
    <w:rsid w:val="00BE5813"/>
    <w:rsid w:val="00BE60DC"/>
    <w:rsid w:val="00BE6149"/>
    <w:rsid w:val="00BE6493"/>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BBB"/>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4FCD"/>
    <w:rsid w:val="00C053DB"/>
    <w:rsid w:val="00C055DD"/>
    <w:rsid w:val="00C0560F"/>
    <w:rsid w:val="00C057E0"/>
    <w:rsid w:val="00C0581D"/>
    <w:rsid w:val="00C05863"/>
    <w:rsid w:val="00C058DE"/>
    <w:rsid w:val="00C05C20"/>
    <w:rsid w:val="00C05D97"/>
    <w:rsid w:val="00C05ED7"/>
    <w:rsid w:val="00C06066"/>
    <w:rsid w:val="00C0648A"/>
    <w:rsid w:val="00C06690"/>
    <w:rsid w:val="00C067A4"/>
    <w:rsid w:val="00C06BCB"/>
    <w:rsid w:val="00C06BE9"/>
    <w:rsid w:val="00C06FFC"/>
    <w:rsid w:val="00C071C6"/>
    <w:rsid w:val="00C072B2"/>
    <w:rsid w:val="00C07802"/>
    <w:rsid w:val="00C079EF"/>
    <w:rsid w:val="00C07A6C"/>
    <w:rsid w:val="00C07AE3"/>
    <w:rsid w:val="00C07AE4"/>
    <w:rsid w:val="00C07BA3"/>
    <w:rsid w:val="00C07C81"/>
    <w:rsid w:val="00C07D3E"/>
    <w:rsid w:val="00C10296"/>
    <w:rsid w:val="00C10468"/>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4BA"/>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2F99"/>
    <w:rsid w:val="00C23249"/>
    <w:rsid w:val="00C232DD"/>
    <w:rsid w:val="00C2345E"/>
    <w:rsid w:val="00C236CC"/>
    <w:rsid w:val="00C2423A"/>
    <w:rsid w:val="00C242EA"/>
    <w:rsid w:val="00C24399"/>
    <w:rsid w:val="00C243D1"/>
    <w:rsid w:val="00C24CA2"/>
    <w:rsid w:val="00C24EE5"/>
    <w:rsid w:val="00C24F34"/>
    <w:rsid w:val="00C24F74"/>
    <w:rsid w:val="00C25046"/>
    <w:rsid w:val="00C250A3"/>
    <w:rsid w:val="00C250CF"/>
    <w:rsid w:val="00C2544D"/>
    <w:rsid w:val="00C254EB"/>
    <w:rsid w:val="00C255D5"/>
    <w:rsid w:val="00C25900"/>
    <w:rsid w:val="00C25D3A"/>
    <w:rsid w:val="00C263AE"/>
    <w:rsid w:val="00C26871"/>
    <w:rsid w:val="00C2695A"/>
    <w:rsid w:val="00C26BD0"/>
    <w:rsid w:val="00C274BE"/>
    <w:rsid w:val="00C27852"/>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19C"/>
    <w:rsid w:val="00C33373"/>
    <w:rsid w:val="00C334D8"/>
    <w:rsid w:val="00C338F8"/>
    <w:rsid w:val="00C339DE"/>
    <w:rsid w:val="00C33A86"/>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197"/>
    <w:rsid w:val="00C373E4"/>
    <w:rsid w:val="00C37493"/>
    <w:rsid w:val="00C378D8"/>
    <w:rsid w:val="00C37AB6"/>
    <w:rsid w:val="00C37F00"/>
    <w:rsid w:val="00C37F07"/>
    <w:rsid w:val="00C37F85"/>
    <w:rsid w:val="00C37F8D"/>
    <w:rsid w:val="00C4018E"/>
    <w:rsid w:val="00C402F9"/>
    <w:rsid w:val="00C40447"/>
    <w:rsid w:val="00C4044A"/>
    <w:rsid w:val="00C404D5"/>
    <w:rsid w:val="00C40B7D"/>
    <w:rsid w:val="00C40FD3"/>
    <w:rsid w:val="00C413FE"/>
    <w:rsid w:val="00C41634"/>
    <w:rsid w:val="00C41C62"/>
    <w:rsid w:val="00C42130"/>
    <w:rsid w:val="00C4214B"/>
    <w:rsid w:val="00C42784"/>
    <w:rsid w:val="00C429D4"/>
    <w:rsid w:val="00C429E1"/>
    <w:rsid w:val="00C42DDA"/>
    <w:rsid w:val="00C42EA3"/>
    <w:rsid w:val="00C42FEB"/>
    <w:rsid w:val="00C439C5"/>
    <w:rsid w:val="00C439F0"/>
    <w:rsid w:val="00C43A3F"/>
    <w:rsid w:val="00C43C30"/>
    <w:rsid w:val="00C43CE7"/>
    <w:rsid w:val="00C44189"/>
    <w:rsid w:val="00C44416"/>
    <w:rsid w:val="00C4451B"/>
    <w:rsid w:val="00C445F4"/>
    <w:rsid w:val="00C44626"/>
    <w:rsid w:val="00C4464F"/>
    <w:rsid w:val="00C447FB"/>
    <w:rsid w:val="00C44ADA"/>
    <w:rsid w:val="00C44C51"/>
    <w:rsid w:val="00C450DB"/>
    <w:rsid w:val="00C45A9C"/>
    <w:rsid w:val="00C45B3D"/>
    <w:rsid w:val="00C45EEB"/>
    <w:rsid w:val="00C46491"/>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14"/>
    <w:rsid w:val="00C56C48"/>
    <w:rsid w:val="00C5707E"/>
    <w:rsid w:val="00C57A4B"/>
    <w:rsid w:val="00C57CC6"/>
    <w:rsid w:val="00C60002"/>
    <w:rsid w:val="00C60097"/>
    <w:rsid w:val="00C601EB"/>
    <w:rsid w:val="00C603F8"/>
    <w:rsid w:val="00C60544"/>
    <w:rsid w:val="00C60EC1"/>
    <w:rsid w:val="00C60FFC"/>
    <w:rsid w:val="00C6115A"/>
    <w:rsid w:val="00C6119C"/>
    <w:rsid w:val="00C611F5"/>
    <w:rsid w:val="00C61B02"/>
    <w:rsid w:val="00C61FD6"/>
    <w:rsid w:val="00C62027"/>
    <w:rsid w:val="00C62163"/>
    <w:rsid w:val="00C62484"/>
    <w:rsid w:val="00C62997"/>
    <w:rsid w:val="00C629CE"/>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99C"/>
    <w:rsid w:val="00C66A25"/>
    <w:rsid w:val="00C66AC7"/>
    <w:rsid w:val="00C66B89"/>
    <w:rsid w:val="00C66C34"/>
    <w:rsid w:val="00C67231"/>
    <w:rsid w:val="00C7040D"/>
    <w:rsid w:val="00C708E8"/>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68F"/>
    <w:rsid w:val="00C73807"/>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B23"/>
    <w:rsid w:val="00C75C9D"/>
    <w:rsid w:val="00C75ED0"/>
    <w:rsid w:val="00C76485"/>
    <w:rsid w:val="00C76A56"/>
    <w:rsid w:val="00C76A6B"/>
    <w:rsid w:val="00C76B37"/>
    <w:rsid w:val="00C76F37"/>
    <w:rsid w:val="00C76F43"/>
    <w:rsid w:val="00C7731D"/>
    <w:rsid w:val="00C77371"/>
    <w:rsid w:val="00C77384"/>
    <w:rsid w:val="00C7799E"/>
    <w:rsid w:val="00C77C55"/>
    <w:rsid w:val="00C77DB6"/>
    <w:rsid w:val="00C77DF7"/>
    <w:rsid w:val="00C8004A"/>
    <w:rsid w:val="00C80059"/>
    <w:rsid w:val="00C80547"/>
    <w:rsid w:val="00C80920"/>
    <w:rsid w:val="00C80C97"/>
    <w:rsid w:val="00C815F1"/>
    <w:rsid w:val="00C818F8"/>
    <w:rsid w:val="00C8198E"/>
    <w:rsid w:val="00C81AE8"/>
    <w:rsid w:val="00C81B30"/>
    <w:rsid w:val="00C82387"/>
    <w:rsid w:val="00C823AF"/>
    <w:rsid w:val="00C8329E"/>
    <w:rsid w:val="00C834A3"/>
    <w:rsid w:val="00C83665"/>
    <w:rsid w:val="00C8366D"/>
    <w:rsid w:val="00C836F2"/>
    <w:rsid w:val="00C838C2"/>
    <w:rsid w:val="00C8392C"/>
    <w:rsid w:val="00C84332"/>
    <w:rsid w:val="00C8534D"/>
    <w:rsid w:val="00C8591F"/>
    <w:rsid w:val="00C85A6A"/>
    <w:rsid w:val="00C85B25"/>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511"/>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3D7"/>
    <w:rsid w:val="00C934C7"/>
    <w:rsid w:val="00C93589"/>
    <w:rsid w:val="00C94292"/>
    <w:rsid w:val="00C9449C"/>
    <w:rsid w:val="00C945EC"/>
    <w:rsid w:val="00C94807"/>
    <w:rsid w:val="00C9487D"/>
    <w:rsid w:val="00C948F2"/>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7CD"/>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C84"/>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294"/>
    <w:rsid w:val="00CB52EE"/>
    <w:rsid w:val="00CB558B"/>
    <w:rsid w:val="00CB5760"/>
    <w:rsid w:val="00CB58DD"/>
    <w:rsid w:val="00CB590E"/>
    <w:rsid w:val="00CB5A9F"/>
    <w:rsid w:val="00CB5CA5"/>
    <w:rsid w:val="00CB5EF8"/>
    <w:rsid w:val="00CB60C0"/>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ABB"/>
    <w:rsid w:val="00CC2CF7"/>
    <w:rsid w:val="00CC2D18"/>
    <w:rsid w:val="00CC2EFE"/>
    <w:rsid w:val="00CC34BA"/>
    <w:rsid w:val="00CC3949"/>
    <w:rsid w:val="00CC3AC0"/>
    <w:rsid w:val="00CC3E8C"/>
    <w:rsid w:val="00CC400F"/>
    <w:rsid w:val="00CC40FC"/>
    <w:rsid w:val="00CC4365"/>
    <w:rsid w:val="00CC4425"/>
    <w:rsid w:val="00CC488C"/>
    <w:rsid w:val="00CC4A6A"/>
    <w:rsid w:val="00CC4C5E"/>
    <w:rsid w:val="00CC4CCF"/>
    <w:rsid w:val="00CC4F58"/>
    <w:rsid w:val="00CC4FF9"/>
    <w:rsid w:val="00CC57AE"/>
    <w:rsid w:val="00CC583A"/>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061"/>
    <w:rsid w:val="00CD03C3"/>
    <w:rsid w:val="00CD04B6"/>
    <w:rsid w:val="00CD04FE"/>
    <w:rsid w:val="00CD0740"/>
    <w:rsid w:val="00CD0768"/>
    <w:rsid w:val="00CD0CB9"/>
    <w:rsid w:val="00CD11D6"/>
    <w:rsid w:val="00CD1361"/>
    <w:rsid w:val="00CD14CB"/>
    <w:rsid w:val="00CD179D"/>
    <w:rsid w:val="00CD1B57"/>
    <w:rsid w:val="00CD1E74"/>
    <w:rsid w:val="00CD2030"/>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5FDF"/>
    <w:rsid w:val="00CD61E3"/>
    <w:rsid w:val="00CD6731"/>
    <w:rsid w:val="00CD6804"/>
    <w:rsid w:val="00CD6814"/>
    <w:rsid w:val="00CD6E0B"/>
    <w:rsid w:val="00CD6F74"/>
    <w:rsid w:val="00CD73B9"/>
    <w:rsid w:val="00CD755F"/>
    <w:rsid w:val="00CD7780"/>
    <w:rsid w:val="00CD787F"/>
    <w:rsid w:val="00CE01D1"/>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687"/>
    <w:rsid w:val="00CE212D"/>
    <w:rsid w:val="00CE2456"/>
    <w:rsid w:val="00CE253D"/>
    <w:rsid w:val="00CE2561"/>
    <w:rsid w:val="00CE2566"/>
    <w:rsid w:val="00CE26F5"/>
    <w:rsid w:val="00CE2D5A"/>
    <w:rsid w:val="00CE2EB0"/>
    <w:rsid w:val="00CE2EC2"/>
    <w:rsid w:val="00CE3257"/>
    <w:rsid w:val="00CE32FE"/>
    <w:rsid w:val="00CE367C"/>
    <w:rsid w:val="00CE3749"/>
    <w:rsid w:val="00CE3FA3"/>
    <w:rsid w:val="00CE435E"/>
    <w:rsid w:val="00CE436D"/>
    <w:rsid w:val="00CE43D3"/>
    <w:rsid w:val="00CE4639"/>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A65"/>
    <w:rsid w:val="00CF0CC6"/>
    <w:rsid w:val="00CF0D78"/>
    <w:rsid w:val="00CF0E93"/>
    <w:rsid w:val="00CF1680"/>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54"/>
    <w:rsid w:val="00CF5D82"/>
    <w:rsid w:val="00CF6061"/>
    <w:rsid w:val="00CF61A3"/>
    <w:rsid w:val="00CF6218"/>
    <w:rsid w:val="00CF6697"/>
    <w:rsid w:val="00CF66DE"/>
    <w:rsid w:val="00CF6848"/>
    <w:rsid w:val="00CF6992"/>
    <w:rsid w:val="00CF6AF3"/>
    <w:rsid w:val="00CF6C9A"/>
    <w:rsid w:val="00CF6EED"/>
    <w:rsid w:val="00CF6F64"/>
    <w:rsid w:val="00CF753B"/>
    <w:rsid w:val="00CF7888"/>
    <w:rsid w:val="00CF78F6"/>
    <w:rsid w:val="00CF7C2C"/>
    <w:rsid w:val="00CF7CCF"/>
    <w:rsid w:val="00CF7FF6"/>
    <w:rsid w:val="00D00522"/>
    <w:rsid w:val="00D00B22"/>
    <w:rsid w:val="00D00C5B"/>
    <w:rsid w:val="00D010A8"/>
    <w:rsid w:val="00D0173E"/>
    <w:rsid w:val="00D017EE"/>
    <w:rsid w:val="00D0182B"/>
    <w:rsid w:val="00D0186E"/>
    <w:rsid w:val="00D01881"/>
    <w:rsid w:val="00D01C73"/>
    <w:rsid w:val="00D02369"/>
    <w:rsid w:val="00D0253B"/>
    <w:rsid w:val="00D02685"/>
    <w:rsid w:val="00D02707"/>
    <w:rsid w:val="00D02AF3"/>
    <w:rsid w:val="00D02C36"/>
    <w:rsid w:val="00D02E17"/>
    <w:rsid w:val="00D02E71"/>
    <w:rsid w:val="00D0327B"/>
    <w:rsid w:val="00D03334"/>
    <w:rsid w:val="00D0386A"/>
    <w:rsid w:val="00D03CD2"/>
    <w:rsid w:val="00D04270"/>
    <w:rsid w:val="00D0486F"/>
    <w:rsid w:val="00D04FC8"/>
    <w:rsid w:val="00D0505A"/>
    <w:rsid w:val="00D05216"/>
    <w:rsid w:val="00D05287"/>
    <w:rsid w:val="00D05295"/>
    <w:rsid w:val="00D05393"/>
    <w:rsid w:val="00D055EA"/>
    <w:rsid w:val="00D05F00"/>
    <w:rsid w:val="00D05F68"/>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34B"/>
    <w:rsid w:val="00D11873"/>
    <w:rsid w:val="00D11C73"/>
    <w:rsid w:val="00D11E89"/>
    <w:rsid w:val="00D11EEE"/>
    <w:rsid w:val="00D11FAE"/>
    <w:rsid w:val="00D11FEB"/>
    <w:rsid w:val="00D12440"/>
    <w:rsid w:val="00D12487"/>
    <w:rsid w:val="00D1249D"/>
    <w:rsid w:val="00D126E6"/>
    <w:rsid w:val="00D12A81"/>
    <w:rsid w:val="00D12B75"/>
    <w:rsid w:val="00D12EB0"/>
    <w:rsid w:val="00D135B4"/>
    <w:rsid w:val="00D13880"/>
    <w:rsid w:val="00D13BBC"/>
    <w:rsid w:val="00D13CCD"/>
    <w:rsid w:val="00D14046"/>
    <w:rsid w:val="00D14204"/>
    <w:rsid w:val="00D14534"/>
    <w:rsid w:val="00D14A0C"/>
    <w:rsid w:val="00D14E26"/>
    <w:rsid w:val="00D153BF"/>
    <w:rsid w:val="00D158BE"/>
    <w:rsid w:val="00D15CFC"/>
    <w:rsid w:val="00D15D9D"/>
    <w:rsid w:val="00D15F30"/>
    <w:rsid w:val="00D1624D"/>
    <w:rsid w:val="00D16B24"/>
    <w:rsid w:val="00D16BA8"/>
    <w:rsid w:val="00D16DEE"/>
    <w:rsid w:val="00D16E92"/>
    <w:rsid w:val="00D174E5"/>
    <w:rsid w:val="00D17761"/>
    <w:rsid w:val="00D17C5E"/>
    <w:rsid w:val="00D17CE8"/>
    <w:rsid w:val="00D17F04"/>
    <w:rsid w:val="00D17F37"/>
    <w:rsid w:val="00D20171"/>
    <w:rsid w:val="00D2018F"/>
    <w:rsid w:val="00D202B4"/>
    <w:rsid w:val="00D202D3"/>
    <w:rsid w:val="00D204C9"/>
    <w:rsid w:val="00D20A20"/>
    <w:rsid w:val="00D20AA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56E"/>
    <w:rsid w:val="00D22D2B"/>
    <w:rsid w:val="00D232AF"/>
    <w:rsid w:val="00D23556"/>
    <w:rsid w:val="00D2388D"/>
    <w:rsid w:val="00D2390D"/>
    <w:rsid w:val="00D23B89"/>
    <w:rsid w:val="00D23CE2"/>
    <w:rsid w:val="00D23EAA"/>
    <w:rsid w:val="00D24164"/>
    <w:rsid w:val="00D24500"/>
    <w:rsid w:val="00D2491A"/>
    <w:rsid w:val="00D24965"/>
    <w:rsid w:val="00D24FEC"/>
    <w:rsid w:val="00D256C2"/>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22F"/>
    <w:rsid w:val="00D324F0"/>
    <w:rsid w:val="00D3274C"/>
    <w:rsid w:val="00D32B6E"/>
    <w:rsid w:val="00D33313"/>
    <w:rsid w:val="00D33410"/>
    <w:rsid w:val="00D33960"/>
    <w:rsid w:val="00D33AB3"/>
    <w:rsid w:val="00D33AFC"/>
    <w:rsid w:val="00D33C09"/>
    <w:rsid w:val="00D3410B"/>
    <w:rsid w:val="00D344C9"/>
    <w:rsid w:val="00D351CB"/>
    <w:rsid w:val="00D3527F"/>
    <w:rsid w:val="00D353FF"/>
    <w:rsid w:val="00D356E9"/>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16"/>
    <w:rsid w:val="00D42D7E"/>
    <w:rsid w:val="00D435FC"/>
    <w:rsid w:val="00D4370A"/>
    <w:rsid w:val="00D43888"/>
    <w:rsid w:val="00D43AF2"/>
    <w:rsid w:val="00D43E0A"/>
    <w:rsid w:val="00D43E7F"/>
    <w:rsid w:val="00D440D2"/>
    <w:rsid w:val="00D4429F"/>
    <w:rsid w:val="00D44336"/>
    <w:rsid w:val="00D44499"/>
    <w:rsid w:val="00D448BD"/>
    <w:rsid w:val="00D44A5C"/>
    <w:rsid w:val="00D44F94"/>
    <w:rsid w:val="00D453F7"/>
    <w:rsid w:val="00D45581"/>
    <w:rsid w:val="00D45668"/>
    <w:rsid w:val="00D458AB"/>
    <w:rsid w:val="00D45C69"/>
    <w:rsid w:val="00D45D57"/>
    <w:rsid w:val="00D45ED5"/>
    <w:rsid w:val="00D46002"/>
    <w:rsid w:val="00D464C9"/>
    <w:rsid w:val="00D466E5"/>
    <w:rsid w:val="00D467C7"/>
    <w:rsid w:val="00D4688E"/>
    <w:rsid w:val="00D46F2D"/>
    <w:rsid w:val="00D4714F"/>
    <w:rsid w:val="00D471EF"/>
    <w:rsid w:val="00D475CC"/>
    <w:rsid w:val="00D47741"/>
    <w:rsid w:val="00D477E2"/>
    <w:rsid w:val="00D47850"/>
    <w:rsid w:val="00D47A58"/>
    <w:rsid w:val="00D47C2C"/>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B26"/>
    <w:rsid w:val="00D52D27"/>
    <w:rsid w:val="00D52E1A"/>
    <w:rsid w:val="00D530BC"/>
    <w:rsid w:val="00D5324F"/>
    <w:rsid w:val="00D5346C"/>
    <w:rsid w:val="00D53658"/>
    <w:rsid w:val="00D53768"/>
    <w:rsid w:val="00D53C63"/>
    <w:rsid w:val="00D53E14"/>
    <w:rsid w:val="00D53FE5"/>
    <w:rsid w:val="00D5422D"/>
    <w:rsid w:val="00D54ADA"/>
    <w:rsid w:val="00D54AF7"/>
    <w:rsid w:val="00D54C00"/>
    <w:rsid w:val="00D54C59"/>
    <w:rsid w:val="00D54D88"/>
    <w:rsid w:val="00D54F27"/>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700"/>
    <w:rsid w:val="00D60866"/>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863"/>
    <w:rsid w:val="00D62949"/>
    <w:rsid w:val="00D62CC3"/>
    <w:rsid w:val="00D62DEC"/>
    <w:rsid w:val="00D62E52"/>
    <w:rsid w:val="00D62E5A"/>
    <w:rsid w:val="00D6315D"/>
    <w:rsid w:val="00D637DE"/>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084"/>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D61"/>
    <w:rsid w:val="00D71F20"/>
    <w:rsid w:val="00D72585"/>
    <w:rsid w:val="00D72A67"/>
    <w:rsid w:val="00D73347"/>
    <w:rsid w:val="00D737F9"/>
    <w:rsid w:val="00D73A3C"/>
    <w:rsid w:val="00D73A6B"/>
    <w:rsid w:val="00D73CC9"/>
    <w:rsid w:val="00D73DAD"/>
    <w:rsid w:val="00D73E0D"/>
    <w:rsid w:val="00D73EF7"/>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551"/>
    <w:rsid w:val="00D776DB"/>
    <w:rsid w:val="00D777BD"/>
    <w:rsid w:val="00D77B6A"/>
    <w:rsid w:val="00D77FF2"/>
    <w:rsid w:val="00D800A1"/>
    <w:rsid w:val="00D80226"/>
    <w:rsid w:val="00D8036A"/>
    <w:rsid w:val="00D8042B"/>
    <w:rsid w:val="00D805F2"/>
    <w:rsid w:val="00D80AB8"/>
    <w:rsid w:val="00D80C93"/>
    <w:rsid w:val="00D80CCB"/>
    <w:rsid w:val="00D80ED5"/>
    <w:rsid w:val="00D810AD"/>
    <w:rsid w:val="00D81307"/>
    <w:rsid w:val="00D817FD"/>
    <w:rsid w:val="00D81837"/>
    <w:rsid w:val="00D81900"/>
    <w:rsid w:val="00D81953"/>
    <w:rsid w:val="00D81C3D"/>
    <w:rsid w:val="00D81C74"/>
    <w:rsid w:val="00D81CB5"/>
    <w:rsid w:val="00D81E9C"/>
    <w:rsid w:val="00D81EB1"/>
    <w:rsid w:val="00D81FA7"/>
    <w:rsid w:val="00D820A7"/>
    <w:rsid w:val="00D820F3"/>
    <w:rsid w:val="00D828CF"/>
    <w:rsid w:val="00D829AC"/>
    <w:rsid w:val="00D83401"/>
    <w:rsid w:val="00D83A89"/>
    <w:rsid w:val="00D83AB3"/>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63E"/>
    <w:rsid w:val="00D957C0"/>
    <w:rsid w:val="00D95878"/>
    <w:rsid w:val="00D95B3C"/>
    <w:rsid w:val="00D95BF0"/>
    <w:rsid w:val="00D95BFF"/>
    <w:rsid w:val="00D95D70"/>
    <w:rsid w:val="00D96193"/>
    <w:rsid w:val="00D96815"/>
    <w:rsid w:val="00D96DD2"/>
    <w:rsid w:val="00D975DD"/>
    <w:rsid w:val="00D978F5"/>
    <w:rsid w:val="00D97E86"/>
    <w:rsid w:val="00D97ED5"/>
    <w:rsid w:val="00D97F81"/>
    <w:rsid w:val="00DA0CD3"/>
    <w:rsid w:val="00DA0FC0"/>
    <w:rsid w:val="00DA10A0"/>
    <w:rsid w:val="00DA10AB"/>
    <w:rsid w:val="00DA1603"/>
    <w:rsid w:val="00DA1771"/>
    <w:rsid w:val="00DA1C03"/>
    <w:rsid w:val="00DA1D72"/>
    <w:rsid w:val="00DA1D80"/>
    <w:rsid w:val="00DA2046"/>
    <w:rsid w:val="00DA2129"/>
    <w:rsid w:val="00DA23BC"/>
    <w:rsid w:val="00DA23D2"/>
    <w:rsid w:val="00DA29C4"/>
    <w:rsid w:val="00DA2A3F"/>
    <w:rsid w:val="00DA2CD7"/>
    <w:rsid w:val="00DA2D90"/>
    <w:rsid w:val="00DA3626"/>
    <w:rsid w:val="00DA369D"/>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2E56"/>
    <w:rsid w:val="00DC3131"/>
    <w:rsid w:val="00DC35E3"/>
    <w:rsid w:val="00DC39CE"/>
    <w:rsid w:val="00DC3E1F"/>
    <w:rsid w:val="00DC4287"/>
    <w:rsid w:val="00DC4B72"/>
    <w:rsid w:val="00DC4B9B"/>
    <w:rsid w:val="00DC4D82"/>
    <w:rsid w:val="00DC4E61"/>
    <w:rsid w:val="00DC4E9C"/>
    <w:rsid w:val="00DC50B8"/>
    <w:rsid w:val="00DC522F"/>
    <w:rsid w:val="00DC588E"/>
    <w:rsid w:val="00DC5A55"/>
    <w:rsid w:val="00DC65D8"/>
    <w:rsid w:val="00DC6812"/>
    <w:rsid w:val="00DC6A94"/>
    <w:rsid w:val="00DC7073"/>
    <w:rsid w:val="00DC765F"/>
    <w:rsid w:val="00DC7704"/>
    <w:rsid w:val="00DC7722"/>
    <w:rsid w:val="00DC775B"/>
    <w:rsid w:val="00DC77CB"/>
    <w:rsid w:val="00DC788F"/>
    <w:rsid w:val="00DC7890"/>
    <w:rsid w:val="00DC7A85"/>
    <w:rsid w:val="00DC7ADE"/>
    <w:rsid w:val="00DD00B1"/>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3E21"/>
    <w:rsid w:val="00DD40F3"/>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6FE6"/>
    <w:rsid w:val="00DE7012"/>
    <w:rsid w:val="00DE7832"/>
    <w:rsid w:val="00DE79B3"/>
    <w:rsid w:val="00DE7D03"/>
    <w:rsid w:val="00DE7FEA"/>
    <w:rsid w:val="00DF02EC"/>
    <w:rsid w:val="00DF056B"/>
    <w:rsid w:val="00DF064A"/>
    <w:rsid w:val="00DF0C19"/>
    <w:rsid w:val="00DF0D33"/>
    <w:rsid w:val="00DF0E63"/>
    <w:rsid w:val="00DF0FE6"/>
    <w:rsid w:val="00DF1300"/>
    <w:rsid w:val="00DF1698"/>
    <w:rsid w:val="00DF1758"/>
    <w:rsid w:val="00DF1ADA"/>
    <w:rsid w:val="00DF1DCE"/>
    <w:rsid w:val="00DF1DE2"/>
    <w:rsid w:val="00DF1F02"/>
    <w:rsid w:val="00DF1FD6"/>
    <w:rsid w:val="00DF1FF8"/>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1E2"/>
    <w:rsid w:val="00DF7226"/>
    <w:rsid w:val="00DF7879"/>
    <w:rsid w:val="00DF7FF9"/>
    <w:rsid w:val="00E000AA"/>
    <w:rsid w:val="00E004D1"/>
    <w:rsid w:val="00E00633"/>
    <w:rsid w:val="00E00A07"/>
    <w:rsid w:val="00E00A99"/>
    <w:rsid w:val="00E00CFB"/>
    <w:rsid w:val="00E00EFF"/>
    <w:rsid w:val="00E0138A"/>
    <w:rsid w:val="00E013CA"/>
    <w:rsid w:val="00E015AA"/>
    <w:rsid w:val="00E01609"/>
    <w:rsid w:val="00E019EA"/>
    <w:rsid w:val="00E01D68"/>
    <w:rsid w:val="00E028E6"/>
    <w:rsid w:val="00E02A53"/>
    <w:rsid w:val="00E02C20"/>
    <w:rsid w:val="00E02CD9"/>
    <w:rsid w:val="00E02D06"/>
    <w:rsid w:val="00E02E4A"/>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692"/>
    <w:rsid w:val="00E1074E"/>
    <w:rsid w:val="00E1086A"/>
    <w:rsid w:val="00E10ADD"/>
    <w:rsid w:val="00E10E14"/>
    <w:rsid w:val="00E10E7A"/>
    <w:rsid w:val="00E11D58"/>
    <w:rsid w:val="00E11E3A"/>
    <w:rsid w:val="00E11EB8"/>
    <w:rsid w:val="00E125EE"/>
    <w:rsid w:val="00E12775"/>
    <w:rsid w:val="00E12A5A"/>
    <w:rsid w:val="00E12DAD"/>
    <w:rsid w:val="00E12FC8"/>
    <w:rsid w:val="00E13306"/>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54C"/>
    <w:rsid w:val="00E15722"/>
    <w:rsid w:val="00E15A4C"/>
    <w:rsid w:val="00E15F08"/>
    <w:rsid w:val="00E160BF"/>
    <w:rsid w:val="00E1626E"/>
    <w:rsid w:val="00E1635A"/>
    <w:rsid w:val="00E1645D"/>
    <w:rsid w:val="00E164A6"/>
    <w:rsid w:val="00E164E8"/>
    <w:rsid w:val="00E1654E"/>
    <w:rsid w:val="00E167D4"/>
    <w:rsid w:val="00E16AEB"/>
    <w:rsid w:val="00E16B25"/>
    <w:rsid w:val="00E16B53"/>
    <w:rsid w:val="00E16FB2"/>
    <w:rsid w:val="00E1737B"/>
    <w:rsid w:val="00E175FF"/>
    <w:rsid w:val="00E177E1"/>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5"/>
    <w:rsid w:val="00E25F49"/>
    <w:rsid w:val="00E2617B"/>
    <w:rsid w:val="00E26335"/>
    <w:rsid w:val="00E2690E"/>
    <w:rsid w:val="00E26A24"/>
    <w:rsid w:val="00E272A9"/>
    <w:rsid w:val="00E272C2"/>
    <w:rsid w:val="00E272FE"/>
    <w:rsid w:val="00E27EEB"/>
    <w:rsid w:val="00E300DA"/>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D7A"/>
    <w:rsid w:val="00E40DAE"/>
    <w:rsid w:val="00E40F66"/>
    <w:rsid w:val="00E410FE"/>
    <w:rsid w:val="00E41985"/>
    <w:rsid w:val="00E41A3E"/>
    <w:rsid w:val="00E41D2F"/>
    <w:rsid w:val="00E427A3"/>
    <w:rsid w:val="00E42A09"/>
    <w:rsid w:val="00E42ADE"/>
    <w:rsid w:val="00E42FF3"/>
    <w:rsid w:val="00E432AE"/>
    <w:rsid w:val="00E43510"/>
    <w:rsid w:val="00E4356E"/>
    <w:rsid w:val="00E4357F"/>
    <w:rsid w:val="00E43594"/>
    <w:rsid w:val="00E438BA"/>
    <w:rsid w:val="00E43F1E"/>
    <w:rsid w:val="00E43FBE"/>
    <w:rsid w:val="00E4434D"/>
    <w:rsid w:val="00E448F3"/>
    <w:rsid w:val="00E44C1F"/>
    <w:rsid w:val="00E44F6A"/>
    <w:rsid w:val="00E452D0"/>
    <w:rsid w:val="00E452E9"/>
    <w:rsid w:val="00E453A4"/>
    <w:rsid w:val="00E45421"/>
    <w:rsid w:val="00E4577C"/>
    <w:rsid w:val="00E45A07"/>
    <w:rsid w:val="00E45A6F"/>
    <w:rsid w:val="00E45A9D"/>
    <w:rsid w:val="00E460A1"/>
    <w:rsid w:val="00E46629"/>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E56"/>
    <w:rsid w:val="00E5711F"/>
    <w:rsid w:val="00E5719D"/>
    <w:rsid w:val="00E571FE"/>
    <w:rsid w:val="00E5765B"/>
    <w:rsid w:val="00E57A8F"/>
    <w:rsid w:val="00E6000E"/>
    <w:rsid w:val="00E602C9"/>
    <w:rsid w:val="00E60352"/>
    <w:rsid w:val="00E6054B"/>
    <w:rsid w:val="00E608B7"/>
    <w:rsid w:val="00E60F80"/>
    <w:rsid w:val="00E613DF"/>
    <w:rsid w:val="00E6168F"/>
    <w:rsid w:val="00E61764"/>
    <w:rsid w:val="00E61A52"/>
    <w:rsid w:val="00E61DAC"/>
    <w:rsid w:val="00E61F66"/>
    <w:rsid w:val="00E621DD"/>
    <w:rsid w:val="00E621FA"/>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4D4F"/>
    <w:rsid w:val="00E64FF8"/>
    <w:rsid w:val="00E65E6B"/>
    <w:rsid w:val="00E6640D"/>
    <w:rsid w:val="00E66477"/>
    <w:rsid w:val="00E6676C"/>
    <w:rsid w:val="00E6682F"/>
    <w:rsid w:val="00E66A1B"/>
    <w:rsid w:val="00E66A77"/>
    <w:rsid w:val="00E672B2"/>
    <w:rsid w:val="00E67551"/>
    <w:rsid w:val="00E676A6"/>
    <w:rsid w:val="00E67953"/>
    <w:rsid w:val="00E67CCD"/>
    <w:rsid w:val="00E67D24"/>
    <w:rsid w:val="00E67D67"/>
    <w:rsid w:val="00E67E2F"/>
    <w:rsid w:val="00E701EB"/>
    <w:rsid w:val="00E705E5"/>
    <w:rsid w:val="00E70632"/>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0A8"/>
    <w:rsid w:val="00E73775"/>
    <w:rsid w:val="00E73E01"/>
    <w:rsid w:val="00E7429A"/>
    <w:rsid w:val="00E74550"/>
    <w:rsid w:val="00E745E9"/>
    <w:rsid w:val="00E746AB"/>
    <w:rsid w:val="00E7476B"/>
    <w:rsid w:val="00E74917"/>
    <w:rsid w:val="00E74B5A"/>
    <w:rsid w:val="00E74C6D"/>
    <w:rsid w:val="00E74DDD"/>
    <w:rsid w:val="00E7524F"/>
    <w:rsid w:val="00E75491"/>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5AB"/>
    <w:rsid w:val="00E83C73"/>
    <w:rsid w:val="00E83DD2"/>
    <w:rsid w:val="00E83E6E"/>
    <w:rsid w:val="00E83ECD"/>
    <w:rsid w:val="00E84088"/>
    <w:rsid w:val="00E84581"/>
    <w:rsid w:val="00E845FB"/>
    <w:rsid w:val="00E84C9C"/>
    <w:rsid w:val="00E84F23"/>
    <w:rsid w:val="00E84F87"/>
    <w:rsid w:val="00E850F7"/>
    <w:rsid w:val="00E85483"/>
    <w:rsid w:val="00E85796"/>
    <w:rsid w:val="00E8593F"/>
    <w:rsid w:val="00E859CA"/>
    <w:rsid w:val="00E86057"/>
    <w:rsid w:val="00E861F7"/>
    <w:rsid w:val="00E864B0"/>
    <w:rsid w:val="00E86647"/>
    <w:rsid w:val="00E86BA9"/>
    <w:rsid w:val="00E86C07"/>
    <w:rsid w:val="00E86DBF"/>
    <w:rsid w:val="00E87274"/>
    <w:rsid w:val="00E87565"/>
    <w:rsid w:val="00E879F0"/>
    <w:rsid w:val="00E87A83"/>
    <w:rsid w:val="00E87AE6"/>
    <w:rsid w:val="00E87AF8"/>
    <w:rsid w:val="00E87DCE"/>
    <w:rsid w:val="00E900A2"/>
    <w:rsid w:val="00E90199"/>
    <w:rsid w:val="00E913F0"/>
    <w:rsid w:val="00E914B8"/>
    <w:rsid w:val="00E91514"/>
    <w:rsid w:val="00E915E1"/>
    <w:rsid w:val="00E9160A"/>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518"/>
    <w:rsid w:val="00E9694A"/>
    <w:rsid w:val="00E96C84"/>
    <w:rsid w:val="00E96FBC"/>
    <w:rsid w:val="00E970C4"/>
    <w:rsid w:val="00E9738B"/>
    <w:rsid w:val="00E97507"/>
    <w:rsid w:val="00E9760C"/>
    <w:rsid w:val="00E97A34"/>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6BB"/>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79B"/>
    <w:rsid w:val="00EB7832"/>
    <w:rsid w:val="00EB7B45"/>
    <w:rsid w:val="00EB7C50"/>
    <w:rsid w:val="00EB7E4D"/>
    <w:rsid w:val="00EB7FE8"/>
    <w:rsid w:val="00EC00C3"/>
    <w:rsid w:val="00EC01C4"/>
    <w:rsid w:val="00EC024D"/>
    <w:rsid w:val="00EC045E"/>
    <w:rsid w:val="00EC0930"/>
    <w:rsid w:val="00EC0DC4"/>
    <w:rsid w:val="00EC117E"/>
    <w:rsid w:val="00EC11E8"/>
    <w:rsid w:val="00EC183D"/>
    <w:rsid w:val="00EC1D83"/>
    <w:rsid w:val="00EC1F79"/>
    <w:rsid w:val="00EC2106"/>
    <w:rsid w:val="00EC2591"/>
    <w:rsid w:val="00EC27CF"/>
    <w:rsid w:val="00EC2D05"/>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A4C"/>
    <w:rsid w:val="00EC5F1A"/>
    <w:rsid w:val="00EC5FD9"/>
    <w:rsid w:val="00EC6337"/>
    <w:rsid w:val="00EC66D7"/>
    <w:rsid w:val="00EC6811"/>
    <w:rsid w:val="00EC6D68"/>
    <w:rsid w:val="00EC7183"/>
    <w:rsid w:val="00EC71AB"/>
    <w:rsid w:val="00EC768D"/>
    <w:rsid w:val="00EC7B62"/>
    <w:rsid w:val="00EC7BC5"/>
    <w:rsid w:val="00ED022F"/>
    <w:rsid w:val="00ED0332"/>
    <w:rsid w:val="00ED0D77"/>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EE"/>
    <w:rsid w:val="00ED4BEA"/>
    <w:rsid w:val="00ED4FE6"/>
    <w:rsid w:val="00ED5122"/>
    <w:rsid w:val="00ED54F7"/>
    <w:rsid w:val="00ED58F2"/>
    <w:rsid w:val="00ED7140"/>
    <w:rsid w:val="00ED75C2"/>
    <w:rsid w:val="00EE03F1"/>
    <w:rsid w:val="00EE08BC"/>
    <w:rsid w:val="00EE09C8"/>
    <w:rsid w:val="00EE09EA"/>
    <w:rsid w:val="00EE0A49"/>
    <w:rsid w:val="00EE0E09"/>
    <w:rsid w:val="00EE0EF4"/>
    <w:rsid w:val="00EE11EC"/>
    <w:rsid w:val="00EE12DA"/>
    <w:rsid w:val="00EE1351"/>
    <w:rsid w:val="00EE15CA"/>
    <w:rsid w:val="00EE18BB"/>
    <w:rsid w:val="00EE19F0"/>
    <w:rsid w:val="00EE1A0A"/>
    <w:rsid w:val="00EE1CDA"/>
    <w:rsid w:val="00EE23F9"/>
    <w:rsid w:val="00EE24B7"/>
    <w:rsid w:val="00EE2AAB"/>
    <w:rsid w:val="00EE2B75"/>
    <w:rsid w:val="00EE2C45"/>
    <w:rsid w:val="00EE2C97"/>
    <w:rsid w:val="00EE3203"/>
    <w:rsid w:val="00EE33A6"/>
    <w:rsid w:val="00EE3DCB"/>
    <w:rsid w:val="00EE3F05"/>
    <w:rsid w:val="00EE3F5C"/>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899"/>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1DAF"/>
    <w:rsid w:val="00EF20FD"/>
    <w:rsid w:val="00EF21FD"/>
    <w:rsid w:val="00EF24B5"/>
    <w:rsid w:val="00EF24E6"/>
    <w:rsid w:val="00EF2786"/>
    <w:rsid w:val="00EF2970"/>
    <w:rsid w:val="00EF2C3D"/>
    <w:rsid w:val="00EF32A3"/>
    <w:rsid w:val="00EF34CD"/>
    <w:rsid w:val="00EF39A6"/>
    <w:rsid w:val="00EF3A28"/>
    <w:rsid w:val="00EF3A3D"/>
    <w:rsid w:val="00EF3A4A"/>
    <w:rsid w:val="00EF3D43"/>
    <w:rsid w:val="00EF3E5B"/>
    <w:rsid w:val="00EF447D"/>
    <w:rsid w:val="00EF493B"/>
    <w:rsid w:val="00EF4F32"/>
    <w:rsid w:val="00EF5247"/>
    <w:rsid w:val="00EF5326"/>
    <w:rsid w:val="00EF53DE"/>
    <w:rsid w:val="00EF5593"/>
    <w:rsid w:val="00EF56DE"/>
    <w:rsid w:val="00EF5861"/>
    <w:rsid w:val="00EF5AD2"/>
    <w:rsid w:val="00EF60E0"/>
    <w:rsid w:val="00EF6141"/>
    <w:rsid w:val="00EF63FC"/>
    <w:rsid w:val="00EF68A6"/>
    <w:rsid w:val="00EF68E7"/>
    <w:rsid w:val="00EF6EF5"/>
    <w:rsid w:val="00EF6F55"/>
    <w:rsid w:val="00EF7194"/>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25F"/>
    <w:rsid w:val="00F07C13"/>
    <w:rsid w:val="00F07C80"/>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539"/>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198D8"/>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683"/>
    <w:rsid w:val="00F227B6"/>
    <w:rsid w:val="00F22880"/>
    <w:rsid w:val="00F22C50"/>
    <w:rsid w:val="00F22C96"/>
    <w:rsid w:val="00F22DEE"/>
    <w:rsid w:val="00F2357F"/>
    <w:rsid w:val="00F238F6"/>
    <w:rsid w:val="00F23BD0"/>
    <w:rsid w:val="00F23D65"/>
    <w:rsid w:val="00F23FCA"/>
    <w:rsid w:val="00F244C0"/>
    <w:rsid w:val="00F2456B"/>
    <w:rsid w:val="00F245C1"/>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38E"/>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897"/>
    <w:rsid w:val="00F35972"/>
    <w:rsid w:val="00F35A79"/>
    <w:rsid w:val="00F35C52"/>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1CD8"/>
    <w:rsid w:val="00F41F18"/>
    <w:rsid w:val="00F42373"/>
    <w:rsid w:val="00F42400"/>
    <w:rsid w:val="00F42541"/>
    <w:rsid w:val="00F42910"/>
    <w:rsid w:val="00F42C2B"/>
    <w:rsid w:val="00F43074"/>
    <w:rsid w:val="00F434B3"/>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8"/>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2D8"/>
    <w:rsid w:val="00F548C8"/>
    <w:rsid w:val="00F5534E"/>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0F10"/>
    <w:rsid w:val="00F60F78"/>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3705"/>
    <w:rsid w:val="00F6404E"/>
    <w:rsid w:val="00F6426F"/>
    <w:rsid w:val="00F6433C"/>
    <w:rsid w:val="00F644BD"/>
    <w:rsid w:val="00F6474A"/>
    <w:rsid w:val="00F64966"/>
    <w:rsid w:val="00F64BDE"/>
    <w:rsid w:val="00F64D85"/>
    <w:rsid w:val="00F64E9B"/>
    <w:rsid w:val="00F64F9F"/>
    <w:rsid w:val="00F65153"/>
    <w:rsid w:val="00F6522A"/>
    <w:rsid w:val="00F65479"/>
    <w:rsid w:val="00F6557E"/>
    <w:rsid w:val="00F6584C"/>
    <w:rsid w:val="00F65913"/>
    <w:rsid w:val="00F65E87"/>
    <w:rsid w:val="00F660B8"/>
    <w:rsid w:val="00F661A3"/>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331"/>
    <w:rsid w:val="00F71976"/>
    <w:rsid w:val="00F71A99"/>
    <w:rsid w:val="00F71C4F"/>
    <w:rsid w:val="00F71C65"/>
    <w:rsid w:val="00F71D14"/>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4F95"/>
    <w:rsid w:val="00F7504F"/>
    <w:rsid w:val="00F75244"/>
    <w:rsid w:val="00F75549"/>
    <w:rsid w:val="00F7564B"/>
    <w:rsid w:val="00F75CDB"/>
    <w:rsid w:val="00F75D5D"/>
    <w:rsid w:val="00F76138"/>
    <w:rsid w:val="00F7627D"/>
    <w:rsid w:val="00F76337"/>
    <w:rsid w:val="00F7639C"/>
    <w:rsid w:val="00F763DF"/>
    <w:rsid w:val="00F76793"/>
    <w:rsid w:val="00F76B2E"/>
    <w:rsid w:val="00F76B74"/>
    <w:rsid w:val="00F76D1E"/>
    <w:rsid w:val="00F76D2A"/>
    <w:rsid w:val="00F76FEA"/>
    <w:rsid w:val="00F774B2"/>
    <w:rsid w:val="00F7792A"/>
    <w:rsid w:val="00F77A26"/>
    <w:rsid w:val="00F77C47"/>
    <w:rsid w:val="00F77C96"/>
    <w:rsid w:val="00F77CFA"/>
    <w:rsid w:val="00F77ED2"/>
    <w:rsid w:val="00F80380"/>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785"/>
    <w:rsid w:val="00F91906"/>
    <w:rsid w:val="00F91C3E"/>
    <w:rsid w:val="00F91CA2"/>
    <w:rsid w:val="00F91DAC"/>
    <w:rsid w:val="00F91DB1"/>
    <w:rsid w:val="00F91F7C"/>
    <w:rsid w:val="00F92126"/>
    <w:rsid w:val="00F92174"/>
    <w:rsid w:val="00F923DB"/>
    <w:rsid w:val="00F92725"/>
    <w:rsid w:val="00F92F19"/>
    <w:rsid w:val="00F92FAA"/>
    <w:rsid w:val="00F9361F"/>
    <w:rsid w:val="00F93A3D"/>
    <w:rsid w:val="00F93D13"/>
    <w:rsid w:val="00F93E70"/>
    <w:rsid w:val="00F93EE6"/>
    <w:rsid w:val="00F94003"/>
    <w:rsid w:val="00F94412"/>
    <w:rsid w:val="00F94524"/>
    <w:rsid w:val="00F94737"/>
    <w:rsid w:val="00F9473D"/>
    <w:rsid w:val="00F947E2"/>
    <w:rsid w:val="00F9495D"/>
    <w:rsid w:val="00F94967"/>
    <w:rsid w:val="00F94DE2"/>
    <w:rsid w:val="00F95013"/>
    <w:rsid w:val="00F951BD"/>
    <w:rsid w:val="00F957E2"/>
    <w:rsid w:val="00F959B5"/>
    <w:rsid w:val="00F95D01"/>
    <w:rsid w:val="00F9632D"/>
    <w:rsid w:val="00F9644F"/>
    <w:rsid w:val="00F965D9"/>
    <w:rsid w:val="00F96842"/>
    <w:rsid w:val="00F969EB"/>
    <w:rsid w:val="00F96BE3"/>
    <w:rsid w:val="00F96C7A"/>
    <w:rsid w:val="00F96CB6"/>
    <w:rsid w:val="00F96E7C"/>
    <w:rsid w:val="00F974CD"/>
    <w:rsid w:val="00F975B5"/>
    <w:rsid w:val="00F97A90"/>
    <w:rsid w:val="00F97B2F"/>
    <w:rsid w:val="00F97C4C"/>
    <w:rsid w:val="00F97C88"/>
    <w:rsid w:val="00FA03EA"/>
    <w:rsid w:val="00FA04BE"/>
    <w:rsid w:val="00FA0509"/>
    <w:rsid w:val="00FA0529"/>
    <w:rsid w:val="00FA09C3"/>
    <w:rsid w:val="00FA0A8A"/>
    <w:rsid w:val="00FA0E7C"/>
    <w:rsid w:val="00FA14A2"/>
    <w:rsid w:val="00FA1506"/>
    <w:rsid w:val="00FA19A2"/>
    <w:rsid w:val="00FA1CBF"/>
    <w:rsid w:val="00FA1D8F"/>
    <w:rsid w:val="00FA1F1D"/>
    <w:rsid w:val="00FA2002"/>
    <w:rsid w:val="00FA20E2"/>
    <w:rsid w:val="00FA222A"/>
    <w:rsid w:val="00FA2526"/>
    <w:rsid w:val="00FA25D5"/>
    <w:rsid w:val="00FA2AB0"/>
    <w:rsid w:val="00FA344B"/>
    <w:rsid w:val="00FA363D"/>
    <w:rsid w:val="00FA3C1F"/>
    <w:rsid w:val="00FA3C7B"/>
    <w:rsid w:val="00FA3C84"/>
    <w:rsid w:val="00FA41B2"/>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0BF"/>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6143"/>
    <w:rsid w:val="00FC65A0"/>
    <w:rsid w:val="00FC6889"/>
    <w:rsid w:val="00FC6B41"/>
    <w:rsid w:val="00FC6DC7"/>
    <w:rsid w:val="00FC6EF1"/>
    <w:rsid w:val="00FC7308"/>
    <w:rsid w:val="00FC76FD"/>
    <w:rsid w:val="00FC78E3"/>
    <w:rsid w:val="00FC7DD2"/>
    <w:rsid w:val="00FC7F93"/>
    <w:rsid w:val="00FD0C32"/>
    <w:rsid w:val="00FD10D2"/>
    <w:rsid w:val="00FD111E"/>
    <w:rsid w:val="00FD1229"/>
    <w:rsid w:val="00FD1401"/>
    <w:rsid w:val="00FD14E4"/>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417B"/>
    <w:rsid w:val="00FE436D"/>
    <w:rsid w:val="00FE49BD"/>
    <w:rsid w:val="00FE4FFA"/>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53"/>
    <w:rsid w:val="00FE76FA"/>
    <w:rsid w:val="00FE7C3E"/>
    <w:rsid w:val="00FE7F00"/>
    <w:rsid w:val="00FE7F74"/>
    <w:rsid w:val="00FF01C5"/>
    <w:rsid w:val="00FF0224"/>
    <w:rsid w:val="00FF0278"/>
    <w:rsid w:val="00FF0502"/>
    <w:rsid w:val="00FF0BBB"/>
    <w:rsid w:val="00FF1100"/>
    <w:rsid w:val="00FF1455"/>
    <w:rsid w:val="00FF1716"/>
    <w:rsid w:val="00FF17CF"/>
    <w:rsid w:val="00FF1862"/>
    <w:rsid w:val="00FF1BAF"/>
    <w:rsid w:val="00FF1E0C"/>
    <w:rsid w:val="00FF1E43"/>
    <w:rsid w:val="00FF2077"/>
    <w:rsid w:val="00FF29B2"/>
    <w:rsid w:val="00FF2A88"/>
    <w:rsid w:val="00FF30B9"/>
    <w:rsid w:val="00FF32DE"/>
    <w:rsid w:val="00FF3345"/>
    <w:rsid w:val="00FF3593"/>
    <w:rsid w:val="00FF37C5"/>
    <w:rsid w:val="00FF3851"/>
    <w:rsid w:val="00FF38DA"/>
    <w:rsid w:val="00FF39D7"/>
    <w:rsid w:val="00FF3A12"/>
    <w:rsid w:val="00FF3B82"/>
    <w:rsid w:val="00FF3CFC"/>
    <w:rsid w:val="00FF3F68"/>
    <w:rsid w:val="00FF437C"/>
    <w:rsid w:val="00FF43AF"/>
    <w:rsid w:val="00FF44A2"/>
    <w:rsid w:val="00FF48E0"/>
    <w:rsid w:val="00FF4BB4"/>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 w:val="03C70C50"/>
    <w:rsid w:val="04529807"/>
    <w:rsid w:val="0589F276"/>
    <w:rsid w:val="0723B900"/>
    <w:rsid w:val="09ED50E7"/>
    <w:rsid w:val="0A1956C2"/>
    <w:rsid w:val="0BE25C96"/>
    <w:rsid w:val="10534F23"/>
    <w:rsid w:val="10ABB86F"/>
    <w:rsid w:val="145F31E8"/>
    <w:rsid w:val="16B12C0D"/>
    <w:rsid w:val="18A4DF8B"/>
    <w:rsid w:val="1C2A5894"/>
    <w:rsid w:val="1CF74BE5"/>
    <w:rsid w:val="21354A95"/>
    <w:rsid w:val="24DC18B8"/>
    <w:rsid w:val="275B37CB"/>
    <w:rsid w:val="28486D55"/>
    <w:rsid w:val="2ED0F682"/>
    <w:rsid w:val="2EE58BD2"/>
    <w:rsid w:val="313A201B"/>
    <w:rsid w:val="37D63004"/>
    <w:rsid w:val="3F09CFDA"/>
    <w:rsid w:val="40ED57E6"/>
    <w:rsid w:val="4931D91B"/>
    <w:rsid w:val="4A56E181"/>
    <w:rsid w:val="50BFAE9C"/>
    <w:rsid w:val="58DE5A68"/>
    <w:rsid w:val="592667D0"/>
    <w:rsid w:val="593A42A1"/>
    <w:rsid w:val="5A2A0F8E"/>
    <w:rsid w:val="62A4ECB2"/>
    <w:rsid w:val="62BDF498"/>
    <w:rsid w:val="6B395A91"/>
    <w:rsid w:val="6DC8BF4A"/>
    <w:rsid w:val="6EAC13D7"/>
    <w:rsid w:val="6F5E5E28"/>
    <w:rsid w:val="76000350"/>
    <w:rsid w:val="7B937171"/>
    <w:rsid w:val="7F98B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44013F43-A1BC-4EFC-9498-18AD0CEDF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84A"/>
    <w:pPr>
      <w:spacing w:after="180"/>
    </w:pPr>
    <w:rPr>
      <w:rFonts w:ascii="Times New Roman" w:eastAsia="Malgun Gothic" w:hAnsi="Times New Roman"/>
      <w:lang w:val="en-GB" w:eastAsia="ko-KR"/>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052144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803746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0268928">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4682743">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966566">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0AA1E9A8-3BC3-4AFE-9B99-1FDBE577F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openxmlformats.org/package/2006/metadata/core-properties"/>
    <ds:schemaRef ds:uri="49ad96b0-caf3-4f73-a41a-1bfb2e5a4f18"/>
    <ds:schemaRef ds:uri="http://schemas.microsoft.com/office/2006/metadata/properties"/>
    <ds:schemaRef ds:uri="http://schemas.microsoft.com/office/infopath/2007/PartnerControls"/>
    <ds:schemaRef ds:uri="a7bc6c04-a6f3-4b85-abcc-278c78dc556b"/>
    <ds:schemaRef ds:uri="http://schemas.microsoft.com/office/2006/documentManagement/types"/>
    <ds:schemaRef ds:uri="http://purl.org/dc/terms/"/>
    <ds:schemaRef ds:uri="http://purl.org/dc/dcmitype/"/>
    <ds:schemaRef ds:uri="http://www.w3.org/XML/1998/namespace"/>
    <ds:schemaRef ds:uri="55203b47-d1d7-4393-ae6d-8c2601aa5758"/>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24</Pages>
  <Words>12947</Words>
  <Characters>64277</Characters>
  <Application>Microsoft Office Word</Application>
  <DocSecurity>0</DocSecurity>
  <Lines>535</Lines>
  <Paragraphs>154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77070</CharactersWithSpaces>
  <SharedDoc>false</SharedDoc>
  <HLinks>
    <vt:vector size="132" baseType="variant">
      <vt:variant>
        <vt:i4>1704036</vt:i4>
      </vt:variant>
      <vt:variant>
        <vt:i4>63</vt:i4>
      </vt:variant>
      <vt:variant>
        <vt:i4>0</vt:i4>
      </vt:variant>
      <vt:variant>
        <vt:i4>5</vt:i4>
      </vt:variant>
      <vt:variant>
        <vt:lpwstr>mailto:debdeep.chatterjee@intel.com</vt:lpwstr>
      </vt:variant>
      <vt:variant>
        <vt:lpwstr/>
      </vt:variant>
      <vt:variant>
        <vt:i4>4718638</vt:i4>
      </vt:variant>
      <vt:variant>
        <vt:i4>60</vt:i4>
      </vt:variant>
      <vt:variant>
        <vt:i4>0</vt:i4>
      </vt:variant>
      <vt:variant>
        <vt:i4>5</vt:i4>
      </vt:variant>
      <vt:variant>
        <vt:lpwstr>mailto:gang.xiong@intel.com</vt:lpwstr>
      </vt:variant>
      <vt:variant>
        <vt:lpwstr/>
      </vt:variant>
      <vt:variant>
        <vt:i4>1704036</vt:i4>
      </vt:variant>
      <vt:variant>
        <vt:i4>57</vt:i4>
      </vt:variant>
      <vt:variant>
        <vt:i4>0</vt:i4>
      </vt:variant>
      <vt:variant>
        <vt:i4>5</vt:i4>
      </vt:variant>
      <vt:variant>
        <vt:lpwstr>mailto:debdeep.chatterjee@intel.com</vt:lpwstr>
      </vt:variant>
      <vt:variant>
        <vt:lpwstr/>
      </vt:variant>
      <vt:variant>
        <vt:i4>4718638</vt:i4>
      </vt:variant>
      <vt:variant>
        <vt:i4>54</vt:i4>
      </vt:variant>
      <vt:variant>
        <vt:i4>0</vt:i4>
      </vt:variant>
      <vt:variant>
        <vt:i4>5</vt:i4>
      </vt:variant>
      <vt:variant>
        <vt:lpwstr>mailto:gang.xiong@intel.com</vt:lpwstr>
      </vt:variant>
      <vt:variant>
        <vt:lpwstr/>
      </vt:variant>
      <vt:variant>
        <vt:i4>1704036</vt:i4>
      </vt:variant>
      <vt:variant>
        <vt:i4>51</vt:i4>
      </vt:variant>
      <vt:variant>
        <vt:i4>0</vt:i4>
      </vt:variant>
      <vt:variant>
        <vt:i4>5</vt:i4>
      </vt:variant>
      <vt:variant>
        <vt:lpwstr>mailto:debdeep.chatterjee@intel.com</vt:lpwstr>
      </vt:variant>
      <vt:variant>
        <vt:lpwstr/>
      </vt:variant>
      <vt:variant>
        <vt:i4>4718638</vt:i4>
      </vt:variant>
      <vt:variant>
        <vt:i4>48</vt:i4>
      </vt:variant>
      <vt:variant>
        <vt:i4>0</vt:i4>
      </vt:variant>
      <vt:variant>
        <vt:i4>5</vt:i4>
      </vt:variant>
      <vt:variant>
        <vt:lpwstr>mailto:gang.xiong@intel.com</vt:lpwstr>
      </vt:variant>
      <vt:variant>
        <vt:lpwstr/>
      </vt:variant>
      <vt:variant>
        <vt:i4>1704036</vt:i4>
      </vt:variant>
      <vt:variant>
        <vt:i4>45</vt:i4>
      </vt:variant>
      <vt:variant>
        <vt:i4>0</vt:i4>
      </vt:variant>
      <vt:variant>
        <vt:i4>5</vt:i4>
      </vt:variant>
      <vt:variant>
        <vt:lpwstr>mailto:debdeep.chatterjee@intel.com</vt:lpwstr>
      </vt:variant>
      <vt:variant>
        <vt:lpwstr/>
      </vt:variant>
      <vt:variant>
        <vt:i4>4718638</vt:i4>
      </vt:variant>
      <vt:variant>
        <vt:i4>42</vt:i4>
      </vt:variant>
      <vt:variant>
        <vt:i4>0</vt:i4>
      </vt:variant>
      <vt:variant>
        <vt:i4>5</vt:i4>
      </vt:variant>
      <vt:variant>
        <vt:lpwstr>mailto:gang.xiong@intel.com</vt:lpwstr>
      </vt:variant>
      <vt:variant>
        <vt:lpwstr/>
      </vt:variant>
      <vt:variant>
        <vt:i4>1704036</vt:i4>
      </vt:variant>
      <vt:variant>
        <vt:i4>39</vt:i4>
      </vt:variant>
      <vt:variant>
        <vt:i4>0</vt:i4>
      </vt:variant>
      <vt:variant>
        <vt:i4>5</vt:i4>
      </vt:variant>
      <vt:variant>
        <vt:lpwstr>mailto:debdeep.chatterjee@intel.com</vt:lpwstr>
      </vt:variant>
      <vt:variant>
        <vt:lpwstr/>
      </vt:variant>
      <vt:variant>
        <vt:i4>4718638</vt:i4>
      </vt:variant>
      <vt:variant>
        <vt:i4>36</vt:i4>
      </vt:variant>
      <vt:variant>
        <vt:i4>0</vt:i4>
      </vt:variant>
      <vt:variant>
        <vt:i4>5</vt:i4>
      </vt:variant>
      <vt:variant>
        <vt:lpwstr>mailto:gang.xiong@intel.com</vt:lpwstr>
      </vt:variant>
      <vt:variant>
        <vt:lpwstr/>
      </vt:variant>
      <vt:variant>
        <vt:i4>1704036</vt:i4>
      </vt:variant>
      <vt:variant>
        <vt:i4>33</vt:i4>
      </vt:variant>
      <vt:variant>
        <vt:i4>0</vt:i4>
      </vt:variant>
      <vt:variant>
        <vt:i4>5</vt:i4>
      </vt:variant>
      <vt:variant>
        <vt:lpwstr>mailto:debdeep.chatterjee@intel.com</vt:lpwstr>
      </vt:variant>
      <vt:variant>
        <vt:lpwstr/>
      </vt:variant>
      <vt:variant>
        <vt:i4>1704036</vt:i4>
      </vt:variant>
      <vt:variant>
        <vt:i4>30</vt:i4>
      </vt:variant>
      <vt:variant>
        <vt:i4>0</vt:i4>
      </vt:variant>
      <vt:variant>
        <vt:i4>5</vt:i4>
      </vt:variant>
      <vt:variant>
        <vt:lpwstr>mailto:debdeep.chatterjee@intel.com</vt:lpwstr>
      </vt:variant>
      <vt:variant>
        <vt:lpwstr/>
      </vt:variant>
      <vt:variant>
        <vt:i4>4718638</vt:i4>
      </vt:variant>
      <vt:variant>
        <vt:i4>27</vt:i4>
      </vt:variant>
      <vt:variant>
        <vt:i4>0</vt:i4>
      </vt:variant>
      <vt:variant>
        <vt:i4>5</vt:i4>
      </vt:variant>
      <vt:variant>
        <vt:lpwstr>mailto:gang.xiong@intel.com</vt:lpwstr>
      </vt:variant>
      <vt:variant>
        <vt:lpwstr/>
      </vt:variant>
      <vt:variant>
        <vt:i4>1704036</vt:i4>
      </vt:variant>
      <vt:variant>
        <vt:i4>24</vt:i4>
      </vt:variant>
      <vt:variant>
        <vt:i4>0</vt:i4>
      </vt:variant>
      <vt:variant>
        <vt:i4>5</vt:i4>
      </vt:variant>
      <vt:variant>
        <vt:lpwstr>mailto:debdeep.chatterjee@intel.com</vt:lpwstr>
      </vt:variant>
      <vt:variant>
        <vt:lpwstr/>
      </vt:variant>
      <vt:variant>
        <vt:i4>1704036</vt:i4>
      </vt:variant>
      <vt:variant>
        <vt:i4>21</vt:i4>
      </vt:variant>
      <vt:variant>
        <vt:i4>0</vt:i4>
      </vt:variant>
      <vt:variant>
        <vt:i4>5</vt:i4>
      </vt:variant>
      <vt:variant>
        <vt:lpwstr>mailto:debdeep.chatterjee@intel.com</vt:lpwstr>
      </vt:variant>
      <vt:variant>
        <vt:lpwstr/>
      </vt:variant>
      <vt:variant>
        <vt:i4>4718638</vt:i4>
      </vt:variant>
      <vt:variant>
        <vt:i4>18</vt:i4>
      </vt:variant>
      <vt:variant>
        <vt:i4>0</vt:i4>
      </vt:variant>
      <vt:variant>
        <vt:i4>5</vt:i4>
      </vt:variant>
      <vt:variant>
        <vt:lpwstr>mailto:gang.xiong@intel.com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4718638</vt:i4>
      </vt:variant>
      <vt:variant>
        <vt:i4>12</vt:i4>
      </vt:variant>
      <vt:variant>
        <vt:i4>0</vt:i4>
      </vt:variant>
      <vt:variant>
        <vt:i4>5</vt:i4>
      </vt:variant>
      <vt:variant>
        <vt:lpwstr>mailto:gang.xiong@intel.com</vt:lpwstr>
      </vt:variant>
      <vt:variant>
        <vt:lpwstr/>
      </vt:variant>
      <vt:variant>
        <vt:i4>1704036</vt:i4>
      </vt:variant>
      <vt:variant>
        <vt:i4>9</vt:i4>
      </vt:variant>
      <vt:variant>
        <vt:i4>0</vt:i4>
      </vt:variant>
      <vt:variant>
        <vt:i4>5</vt:i4>
      </vt:variant>
      <vt:variant>
        <vt:lpwstr>mailto:debdeep.chatterjee@intel.com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78</cp:revision>
  <cp:lastPrinted>2011-11-09T07:49:00Z</cp:lastPrinted>
  <dcterms:created xsi:type="dcterms:W3CDTF">2024-08-09T04:28:00Z</dcterms:created>
  <dcterms:modified xsi:type="dcterms:W3CDTF">2024-08-09T20:54:00Z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